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1. Калимаю ибора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ое, ки предмету маф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ба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илму исте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солот, санъат ва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дигари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аёти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амъият ва ба он ало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аманд бударо 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ти маънои ягонаву во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ид ифода менамояд,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ном доранд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техник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хна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(термин</w:t>
      </w:r>
      <w:r>
        <w:rPr>
          <w:rFonts w:ascii="Times New Roman Tj" w:hAnsi="Times New Roman Tj"/>
          <w:sz w:val="28"/>
          <w:szCs w:val="28"/>
          <w:lang w:bidi="fa-IR"/>
        </w:rPr>
        <w:t>);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эвфемизм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омоним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2.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 бо чанд «хусусият» - и худ «аз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аррарии забон» фар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мекунанд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4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b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C</w:t>
      </w:r>
      <w:r>
        <w:rPr>
          <w:rFonts w:ascii="Times New Roman Tj" w:hAnsi="Times New Roman Tj"/>
          <w:b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8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82978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11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@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3.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от( - и хоси то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ик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 ва и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тибос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бо кадом тарз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о дар 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араёни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офарин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 ( калимасоз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иштирок мекунанд</w:t>
      </w:r>
      <w:r>
        <w:rPr>
          <w:rFonts w:ascii="Times New Roman Tj" w:hAnsi="Times New Roman Tj"/>
          <w:sz w:val="28"/>
          <w:szCs w:val="28"/>
          <w:lang w:val="tg-Cyrl-TJ"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A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аз 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исоби калима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то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ик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,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оти байналмилал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, калима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мураккаб аз лу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ғ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оти то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ик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 ва и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тибос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, аз ду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 бегона(и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тибос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ба таври морфолог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B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аз 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исоби калима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то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ик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b/>
          <w:sz w:val="28"/>
          <w:szCs w:val="28"/>
          <w:lang w:val="tg-Cyrl-TJ" w:bidi="fa-IR"/>
        </w:rPr>
        <w:t xml:space="preserve">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ва аз ду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 бегона(и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тибос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ба таври морфолог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C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аз 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исоби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оти байналмилал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D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аз 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исоби калима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мураккаб аз лу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ғ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оти то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ик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b/>
          <w:sz w:val="28"/>
          <w:szCs w:val="28"/>
          <w:lang w:val="tg-Cyrl-TJ" w:bidi="fa-IR"/>
        </w:rPr>
        <w:t>;</w:t>
      </w:r>
    </w:p>
    <w:p w:rsidR="0069354C" w:rsidRPr="00D207F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E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аз 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исоби калима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и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тибос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@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4. Дар замони Итти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оди ш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ӯ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рав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 тарз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асосии истило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соз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 ва такмили он дар забон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ои милл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 xml:space="preserve"> ба кадом ро</w:t>
      </w:r>
      <w:r w:rsidRPr="00D207F6">
        <w:rPr>
          <w:rFonts w:ascii="Cambria" w:hAnsi="Cambria" w:cs="Cambria"/>
          <w:sz w:val="28"/>
          <w:szCs w:val="28"/>
          <w:lang w:val="tg-Cyrl-TJ" w:bidi="fa-IR"/>
        </w:rPr>
        <w:t>ҳҳ</w:t>
      </w:r>
      <w:r w:rsidRPr="00D207F6">
        <w:rPr>
          <w:rFonts w:ascii="Times New Roman Tj" w:hAnsi="Times New Roman Tj"/>
          <w:sz w:val="28"/>
          <w:szCs w:val="28"/>
          <w:lang w:val="tg-Cyrl-TJ" w:bidi="fa-IR"/>
        </w:rPr>
        <w:t>о сурат мегирифт</w:t>
      </w:r>
      <w:r>
        <w:rPr>
          <w:rFonts w:ascii="Times New Roman Tj" w:hAnsi="Times New Roman Tj"/>
          <w:sz w:val="28"/>
          <w:szCs w:val="28"/>
          <w:lang w:val="tg-Cyrl-TJ"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A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гузаштани калима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ои забони милл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 ба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атори истило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от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B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калимасоз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C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гузаштани калима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ои забони милл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 ба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атори истило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от (тарзи семантик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, калимасоз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, калка (тар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умаи та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туллафз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, и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тибоси истило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 тайёр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D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калка ва и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тибоси истило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ои тайёр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Pr="001D3724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E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калимасоз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 ва калка (тар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умаи тахтуллафз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);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@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5. Он со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аи забоншинос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, ба ом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ӯ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зиши калимаю ибора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ои ифодакунандаи предмету маф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ум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ои ба со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ои илму исте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солот, санъат ва со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ои дигари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аёти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амъият ва ба он ало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аманд бударо та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ти маънои ягонаву во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ид ифода менамояд, маш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ғ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ул аст, ч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 ном дорад</w:t>
      </w:r>
      <w:r>
        <w:rPr>
          <w:rFonts w:ascii="Times New Roman Tj" w:hAnsi="Times New Roman Tj"/>
          <w:sz w:val="28"/>
          <w:szCs w:val="28"/>
          <w:lang w:val="tg-Cyrl-TJ"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A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синтаксис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B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истило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шинос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C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морфология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D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лексикология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Pr="001D3724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E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услубшинос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@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6. Истило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от и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тимо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ӣ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 – сиёсии забони то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икиро кадом забоншиноси то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ик та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 карда, асару макола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 чоп кардааст</w:t>
      </w:r>
      <w:r>
        <w:rPr>
          <w:rFonts w:ascii="Times New Roman Tj" w:hAnsi="Times New Roman Tj"/>
          <w:sz w:val="28"/>
          <w:szCs w:val="28"/>
          <w:lang w:val="tg-Cyrl-TJ"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A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Му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аммадиев М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B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То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иев Д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C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омидов Д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D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Назарзода С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Pr="001D3724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$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E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) 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Бобомуродов Ш</w:t>
      </w:r>
      <w:r>
        <w:rPr>
          <w:rFonts w:ascii="Times New Roman Tj" w:hAnsi="Times New Roman Tj"/>
          <w:sz w:val="28"/>
          <w:szCs w:val="28"/>
          <w:lang w:val="tg-Cyrl-TJ"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val="tg-Cyrl-TJ" w:bidi="fa-IR"/>
        </w:rPr>
        <w:t>@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7. Лексикаи касбу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унар ва таърихи мухтасари онро кадом олимони забоншиноси то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ҷ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ик мавриди пажу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ҳ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 xml:space="preserve">иш </w:t>
      </w:r>
      <w:r w:rsidRPr="001D3724">
        <w:rPr>
          <w:rFonts w:ascii="Cambria" w:hAnsi="Cambria" w:cs="Cambria"/>
          <w:sz w:val="28"/>
          <w:szCs w:val="28"/>
          <w:lang w:val="tg-Cyrl-TJ" w:bidi="fa-IR"/>
        </w:rPr>
        <w:t>қ</w:t>
      </w:r>
      <w:r w:rsidRPr="001D3724">
        <w:rPr>
          <w:rFonts w:ascii="Times New Roman Tj" w:hAnsi="Times New Roman Tj"/>
          <w:sz w:val="28"/>
          <w:szCs w:val="28"/>
          <w:lang w:val="tg-Cyrl-TJ" w:bidi="fa-IR"/>
        </w:rPr>
        <w:t>арор додаанд</w:t>
      </w:r>
      <w:r>
        <w:rPr>
          <w:rFonts w:ascii="Times New Roman Tj" w:hAnsi="Times New Roman Tj"/>
          <w:sz w:val="28"/>
          <w:szCs w:val="28"/>
          <w:lang w:val="tg-Cyrl-TJ"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ошимов 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Анвар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Назарзода С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идов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Шаропов Н. ва </w:t>
      </w:r>
      <w:r w:rsidRPr="001C5496">
        <w:rPr>
          <w:rFonts w:ascii="Cambria" w:hAnsi="Cambria" w:cs="Cambria"/>
          <w:sz w:val="28"/>
          <w:szCs w:val="28"/>
          <w:lang w:bidi="fa-IR"/>
        </w:rPr>
        <w:t>Ҷӯ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раев 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8. Манбаъ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гузин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замони Итти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оди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буданд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забони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манбаи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забони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забони 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забони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забони 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манбаи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забони 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манбаи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забони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калка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9. Нахустин санади расм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(дастуруламал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оид ба танзими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гузинии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(дар замони Итти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оди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ном дорад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Дастуруламали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гузин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Терминсоз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Установкаи терминологияи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Санади дуюм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як бахши он дар бораи терминологияи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аст, кадом сол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абул карда шуд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1932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соли 1939 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ониби Коммисарияти хал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1940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1948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1953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Дастуруламали сеюм оид ба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гузин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абул шуд ва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ном дошт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1971 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ти унвони «Принсип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асосии терминологияи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1976 бо номи«Принсип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асосии терминологияи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1976 бо номи «Усул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асосии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1973 бо номи «Тарз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терминсозии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1978 бо номи «Тарзу усул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«Принсип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асосии терминологияи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 (1971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ба таври кули чанд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гузин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шудааст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4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5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9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падаршо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модаршо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хунба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о,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алъа – 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андиз </w:t>
      </w:r>
      <w:r w:rsidRPr="001C5496">
        <w:rPr>
          <w:rFonts w:ascii="Times New Roman Tj" w:hAnsi="Times New Roman Tj"/>
          <w:sz w:val="28"/>
          <w:szCs w:val="28"/>
          <w:lang w:bidi="fa-IR"/>
        </w:rPr>
        <w:t>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мансубанд</w:t>
      </w:r>
      <w:r>
        <w:rPr>
          <w:rFonts w:ascii="Times New Roman Tj" w:hAnsi="Times New Roman Tj"/>
          <w:b/>
          <w:sz w:val="28"/>
          <w:szCs w:val="28"/>
          <w:lang w:bidi="fa-IR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нашуда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таърих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нав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адабиётшинос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вулгаризм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Калимаю ибора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орагир,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бе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онун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ришва, авфи умум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мешаванд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нашуда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нав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адаб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гумрук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«Лексикаи касбу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унар – сарчашмаи терминологияи техникии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ик» асари та</w:t>
      </w:r>
      <w:r w:rsidRPr="001C5496">
        <w:rPr>
          <w:rFonts w:ascii="Cambria" w:hAnsi="Cambria" w:cs="Cambria"/>
          <w:sz w:val="28"/>
          <w:szCs w:val="28"/>
          <w:lang w:bidi="fa-IR"/>
        </w:rPr>
        <w:t>ҳқ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отии кадом олимони забоншинос аст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Аминов С. ва Кабиров Ш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Шаропов Н. ва </w:t>
      </w:r>
      <w:r w:rsidRPr="001C5496">
        <w:rPr>
          <w:rFonts w:ascii="Cambria" w:hAnsi="Cambria" w:cs="Cambria"/>
          <w:sz w:val="28"/>
          <w:szCs w:val="28"/>
          <w:lang w:bidi="fa-IR"/>
        </w:rPr>
        <w:t>Ҷӯ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раев 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Назарзода С. ва Анвар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аммадиев М. ва Ма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идов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идов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. ва Талбакова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зерин –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чораи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азо( мера наказания</w:t>
      </w:r>
      <w:r>
        <w:rPr>
          <w:rFonts w:ascii="Times New Roman Tj" w:hAnsi="Times New Roman Tj"/>
          <w:b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даъвои граждан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( гражданский иск</w:t>
      </w:r>
      <w:r>
        <w:rPr>
          <w:rFonts w:ascii="Times New Roman Tj" w:hAnsi="Times New Roman Tj"/>
          <w:b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адлияи маъмур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и и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ора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кадом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васоити дастурии забон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маънои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бегона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тар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умаи 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туллафз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коркунони со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аи агроном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- </w:t>
      </w:r>
      <w:r w:rsidRPr="001C5496">
        <w:rPr>
          <w:rFonts w:ascii="Times New Roman Tj" w:hAnsi="Times New Roman Tj"/>
          <w:sz w:val="28"/>
          <w:szCs w:val="28"/>
          <w:lang w:bidi="fa-IR"/>
        </w:rPr>
        <w:t>агроперсонал,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р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ёндан бо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арори суд </w:t>
      </w:r>
      <w:r w:rsidRPr="001C5496">
        <w:rPr>
          <w:rFonts w:ascii="Times New Roman Tj" w:hAnsi="Times New Roman Tj"/>
          <w:sz w:val="28"/>
          <w:szCs w:val="28"/>
          <w:lang w:bidi="fa-IR"/>
        </w:rPr>
        <w:t>- отсуждение бо кадом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маънои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бегона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аслии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васоити дастурии забон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(рус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тавассути унсур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калимасози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зерин –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бетонрез, медалдор,очеркнвис, мошинрон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кадом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маънои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бегона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(рус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тавассути унсур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калимасози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васоити дастурии забон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маънои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бегона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тайкардаи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икиро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чанд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ила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удо мекунанд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3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4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5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6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якуми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оро дар бар мегирад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1920 - 1928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1919 - 1932 (аз санаи чопи 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зномаи «Шуълаи ин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илоб» то гузаштан ба алифбои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1920 - 1930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1919 - 1941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1924 – 1941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496">
        <w:rPr>
          <w:rFonts w:ascii="Times New Roman Tj" w:hAnsi="Times New Roman Tj"/>
          <w:sz w:val="28"/>
          <w:szCs w:val="28"/>
        </w:rPr>
        <w:t>21</w:t>
      </w:r>
      <w:r>
        <w:rPr>
          <w:rFonts w:ascii="Times New Roman Tj" w:hAnsi="Times New Roman Tj"/>
          <w:sz w:val="28"/>
          <w:szCs w:val="28"/>
        </w:rPr>
        <w:t>.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якуми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равиро аз 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ият ва характер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меноманд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нармиш ва бознигар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давлаи меъёрсоз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бозгашт ба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гузашта ва корбурди та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рибаи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амзабонон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давраи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усту</w:t>
      </w:r>
      <w:r w:rsidRPr="001C5496">
        <w:rPr>
          <w:rFonts w:ascii="Cambria" w:hAnsi="Cambria" w:cs="Cambria"/>
          <w:sz w:val="28"/>
          <w:szCs w:val="28"/>
          <w:lang w:bidi="fa-IR"/>
        </w:rPr>
        <w:t>ҷӯ</w:t>
      </w:r>
      <w:r w:rsidRPr="001C5496">
        <w:rPr>
          <w:rFonts w:ascii="Times New Roman Tj" w:hAnsi="Times New Roman Tj"/>
          <w:sz w:val="28"/>
          <w:szCs w:val="28"/>
          <w:lang w:bidi="fa-IR"/>
        </w:rPr>
        <w:t>и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давраи идомаи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дуюми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оро дар бар мегирад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1924 - 1941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B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1933 - 1960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C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1928 - 1941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D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1932 - 1945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1932 – 1970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дуюми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равиро аз 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ият ва характер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меноманд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нармиш ва бознигар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меъёрсоз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бозгашт ба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гузашта ва корбурди та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рибаи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амзабонон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давраи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усту</w:t>
      </w:r>
      <w:r w:rsidRPr="001C5496">
        <w:rPr>
          <w:rFonts w:ascii="Cambria" w:hAnsi="Cambria" w:cs="Cambria"/>
          <w:sz w:val="28"/>
          <w:szCs w:val="28"/>
          <w:lang w:bidi="fa-IR"/>
        </w:rPr>
        <w:t>ҷӯ</w:t>
      </w:r>
      <w:r w:rsidRPr="001C5496">
        <w:rPr>
          <w:rFonts w:ascii="Times New Roman Tj" w:hAnsi="Times New Roman Tj"/>
          <w:sz w:val="28"/>
          <w:szCs w:val="28"/>
          <w:lang w:bidi="fa-IR"/>
        </w:rPr>
        <w:t>и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давраи идомаи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сеюми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оро дар бар мегирад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1932 - 1970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B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1932 - 1960</w:t>
      </w:r>
      <w:r>
        <w:rPr>
          <w:rFonts w:ascii="Times New Roman Tj" w:hAnsi="Times New Roman Tj" w:cs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C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аз ибтидои 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 xml:space="preserve">ои 1960 то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абули «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онуни забон»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D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 1960 - 1980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 1945 – 1970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сеюми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равиро аз 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ият ва характер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меноманд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нармиш ва бознигар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меъёрсоз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бозгашт ба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гузашта ва корбурди та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рибаи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амзабонон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давраи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усту</w:t>
      </w:r>
      <w:r w:rsidRPr="001C5496">
        <w:rPr>
          <w:rFonts w:ascii="Cambria" w:hAnsi="Cambria" w:cs="Cambria"/>
          <w:sz w:val="28"/>
          <w:szCs w:val="28"/>
          <w:lang w:bidi="fa-IR"/>
        </w:rPr>
        <w:t>ҷӯ</w:t>
      </w:r>
      <w:r w:rsidRPr="001C5496">
        <w:rPr>
          <w:rFonts w:ascii="Times New Roman Tj" w:hAnsi="Times New Roman Tj"/>
          <w:sz w:val="28"/>
          <w:szCs w:val="28"/>
          <w:lang w:bidi="fa-IR"/>
        </w:rPr>
        <w:t>и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давраи идомаи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чоруми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оро дар бар мегирад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1980 - 2000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B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 xml:space="preserve">аз соли </w:t>
      </w:r>
      <w:r w:rsidRPr="001C5496">
        <w:rPr>
          <w:rFonts w:ascii="Times New Roman Tj" w:hAnsi="Times New Roman Tj"/>
          <w:sz w:val="28"/>
          <w:szCs w:val="28"/>
          <w:lang w:bidi="fa-IR"/>
        </w:rPr>
        <w:t>1989 то имр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з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C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аз ибтидои 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 xml:space="preserve">ои 1960 то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абули «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онуни забон»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D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 1960 - 1980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 1985 – 2010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чоруми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равиро аз 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ият ва характер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меноманд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b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нармиш ва бознигар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меъёрсоз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давраи бозгашт ба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гузашта ва корбурди та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рибаи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амзабонон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давраи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усту</w:t>
      </w:r>
      <w:r w:rsidRPr="001C5496">
        <w:rPr>
          <w:rFonts w:ascii="Cambria" w:hAnsi="Cambria" w:cs="Cambria"/>
          <w:sz w:val="28"/>
          <w:szCs w:val="28"/>
          <w:lang w:bidi="fa-IR"/>
        </w:rPr>
        <w:t>ҷӯ</w:t>
      </w:r>
      <w:r w:rsidRPr="001C5496">
        <w:rPr>
          <w:rFonts w:ascii="Times New Roman Tj" w:hAnsi="Times New Roman Tj"/>
          <w:sz w:val="28"/>
          <w:szCs w:val="28"/>
          <w:lang w:bidi="fa-IR"/>
        </w:rPr>
        <w:t>и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 w:cs="Times New Roman Tj"/>
          <w:sz w:val="28"/>
          <w:szCs w:val="28"/>
          <w:lang w:bidi="fa-IR"/>
        </w:rPr>
      </w:pPr>
      <w:r>
        <w:rPr>
          <w:rFonts w:ascii="Times New Roman Tj" w:hAnsi="Times New Roman Tj" w:cs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E</w:t>
      </w:r>
      <w:r>
        <w:rPr>
          <w:rFonts w:ascii="Times New Roman Tj" w:hAnsi="Times New Roman Tj" w:cs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давраи идомаи анъана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</w:t>
      </w:r>
      <w:r>
        <w:rPr>
          <w:rFonts w:ascii="Times New Roman Tj" w:hAnsi="Times New Roman Tj" w:cs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илабандии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замони Итти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оди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бар асоси кадом меъёр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сурат гирифтааст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авомили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усул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муравва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типу модел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манобеи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офарин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; таносуби манобеи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сарчашма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навомад ё бегона; авомили сиёс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; типу модел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; усул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муравва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меъёр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авомили сиёс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29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илаи чоруми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даврони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равиро боз ба кадом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исм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удо кардан мумкин аст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1. Аз о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ози сиёсати «бозсоз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 (1985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ва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абули «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онуни забон»(1989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 эълони Исти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лолият (1991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. 2. Аз замони касби Исти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лолияти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 (1991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 имр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з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1. Аз о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ози сиёсати «бозсоз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 (1985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 соли 2000. 2. Аз соли 2000 то соли 2005. 3. Аз соли 2005 т о имр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з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1. Аз соли 1985 то соли 1991. 2. Аз соли 1991 то соли 2000. 3. Аз соли 2001 то соли 2009. 4 Аз соли 2000 то имр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з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1. Аз о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ози сиёсати «бозсоз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 (1985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 соли 2000. 2. Аз соли 2000 то соли 2010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1. Аз соли 1985 то соли 1991. 2. Аз соли 1991 то соли 2000. 3. Аз соли 2001 то соли 2013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замони ш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Кумитаи марказии алифбои нав ва терминология (КМАНТ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кадом сол ташкил шуда буд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1922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1928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1935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1938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1932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Кумитаи марказии алифбои нав ва терминология (КМАНТ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кадом шуъба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иборат буд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шуъбаи имло ва забону адабиёти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ик, шуъбаи лу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терминолог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шуъбаи имло ва забону адабиёти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ик, шуъбаи лу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терминолог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шуъбаи миллат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майда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шуъбаи алифбо, шуъбаи имло ва забону адабиёти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ик, шуъбаи лу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терминолог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шуъбаи миллат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майда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шуъбаи алифбо, шуъбаи имло ва забону адабиёти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ик, шуъбаи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шуъбаи шуъбаи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 Кумитаи терминология дар назди Раёсати Академияи фан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Т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 дода шуд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соли 1956 бо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Совети Вазирони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1960 (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Совети Вазирони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 аз 22 – юми июни соли 1960, №; 276</w:t>
      </w:r>
      <w:r>
        <w:rPr>
          <w:rFonts w:ascii="Times New Roman Tj" w:hAnsi="Times New Roman Tj"/>
          <w:sz w:val="28"/>
          <w:szCs w:val="28"/>
          <w:lang w:bidi="fa-IR"/>
        </w:rPr>
        <w:t>);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соли 1962 бо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Совети Вазирони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соли 1965 бо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Совети Вазирони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соли 1967 бо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Совети Вазирони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 дар сохтори Институти забон ва адабиёти Академияи фан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Т шуъбаи нави терминология ва маданияти сухан таъсис гардид ва Кумитаи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 ба ин шуъба мул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гардид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1965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1967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1979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1980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1983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 бо Фармоиши и Совети Вазирони РСС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икистон аз нав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Кумитаи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ум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уриявии истило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от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назди Академияи фан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Т ташкил карда шуд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20 – уми июни соли 1982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12 - уми декабри соли 1990</w:t>
      </w:r>
      <w:r>
        <w:rPr>
          <w:rFonts w:ascii="Times New Roman Tj" w:hAnsi="Times New Roman Tj"/>
          <w:sz w:val="28"/>
          <w:szCs w:val="28"/>
          <w:vertAlign w:val="subscript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4 – уми октябри соли 1989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21 –уми декабри соли 1988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21 – уми июли соли 1980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сол Президенти Академияи фан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Т - академик Мирсаидов 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. М. раиси Кумитаи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шуд ва тавач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Кумита бештар гардид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1989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2000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2002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2003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2004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зерин –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пардохти гумрук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омори гумрук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тарифи гумрук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марбути кадом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адлия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андоз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омор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гумрук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энергетика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вирус, ваксинатсия, ваксина, вара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а, гармича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кадом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саноат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тиб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омор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гумрук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Китоби «Ташаккули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арни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 w:rsidRPr="001C5496">
        <w:rPr>
          <w:rFonts w:ascii="Times New Roman Tj" w:hAnsi="Times New Roman Tj"/>
          <w:sz w:val="28"/>
          <w:szCs w:val="28"/>
          <w:lang w:bidi="fa-IR"/>
        </w:rPr>
        <w:t>» -ро кадом олими забоншинос навиштааст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С. Назарзода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Д. Хо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аев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39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«Лу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мухтасари 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–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– руси термин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забоншинос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 -ро ки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тартиб додаанд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 ва Д. Саймиддинов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Шукуров ва Р.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аффоров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осимова ва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. Ма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идов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С. Назарзода ва С.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ошимов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Я. И Калонтаров ва В. А. Капранов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Масъала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терминологияи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икии илм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амъият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– сиёс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олаи кадом олим аст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Я. И Калонтаров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Д. Хо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аев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олаи «Вазъи кунунии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забоншиносии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 ва лузуми такмили он» - ро кадом олими забоншинос навиштаст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Р.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аффоров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Я. И Калонтаров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Китоби «Истило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адимаи точик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» ба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алами кадом забоншинос тааллу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дорад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Р.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аффоров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Я. И Калонтаров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Китоби «Истило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илмии «Китоб - ут - таф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им» - и Аб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рай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он Берун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» - ро 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таълиф кардааст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Султон Мирзо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асан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Я. И Калонтаров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Д. Хо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аев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олаи «Назаре ба 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аввули принсип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» ба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алами кадом забоншинос тааллу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дорад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Р.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аффоров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Я. И Калонтаров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Китоби «Ташаккули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арни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 w:rsidRPr="001C5496">
        <w:rPr>
          <w:rFonts w:ascii="Times New Roman Tj" w:hAnsi="Times New Roman Tj"/>
          <w:sz w:val="28"/>
          <w:szCs w:val="28"/>
          <w:lang w:bidi="fa-IR"/>
        </w:rPr>
        <w:t>» -ро кадом олими забоншинос навиштааст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Ш. Рустамов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>);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С. Назарзода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М. Н.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осимова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М. Шукуров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Д. Хо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аев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механиконидан, электриконидан, коллективонидан </w:t>
      </w:r>
      <w:r w:rsidRPr="001C5496">
        <w:rPr>
          <w:rFonts w:ascii="Times New Roman Tj" w:hAnsi="Times New Roman Tj"/>
          <w:sz w:val="28"/>
          <w:szCs w:val="28"/>
          <w:lang w:bidi="fa-IR"/>
        </w:rPr>
        <w:t>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хел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калимасоз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маънои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бегона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васоити дастурии забон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(рус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тавассути унсур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калимасози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маънои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бегона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вирус, витамин,ваксинатсия, ваксина,венерология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кадом забон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олмон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хито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тиббии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бемор,дору, гав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арак, захм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49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диспансер,дезинфексия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аз кадом забон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франсуз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олмон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хито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дермотология, станокордия, эпидемия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кадом забон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франсуз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олмон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хито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холерик,дермотология, станокордия, эпидемия </w:t>
      </w:r>
      <w:r w:rsidRPr="001C5496">
        <w:rPr>
          <w:rFonts w:ascii="Times New Roman Tj" w:hAnsi="Times New Roman Tj"/>
          <w:sz w:val="28"/>
          <w:szCs w:val="28"/>
          <w:lang w:bidi="fa-IR"/>
        </w:rPr>
        <w:t>,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оти кадом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саноат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омор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тиб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гумрук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микроб, микроскоп, холемия, флегматик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аз кадом забон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франсуз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олмон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хито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набз, табиб, табобат, саратон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набз, табиб, табобат, саратон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Талаботи асос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от кадом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оянд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 равшан будани маъно ва к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 шудан, сермаъно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сермаъно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 мушаххас будан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 да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будани маъно, возе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 равшан, к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мушаххас 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 шудан, яккамаъно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умлаи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будан, яккамаъно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будану сермаъно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адлия, адолат, мурофиа </w:t>
      </w:r>
      <w:r w:rsidRPr="001C5496">
        <w:rPr>
          <w:rFonts w:ascii="Times New Roman Tj" w:hAnsi="Times New Roman Tj"/>
          <w:sz w:val="28"/>
          <w:szCs w:val="28"/>
          <w:lang w:bidi="fa-IR"/>
        </w:rPr>
        <w:t>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дохил мешаванд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осетин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аврупоии аз тари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 забони 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дохилшуда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b/>
          <w:i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57</w:t>
      </w:r>
      <w:r>
        <w:rPr>
          <w:rFonts w:ascii="Times New Roman Tj" w:hAnsi="Times New Roman Tj"/>
          <w:b/>
          <w:i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акт, кодекс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дохил мешаванд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Кодекси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рванди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урии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икистон чист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акти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онунгузор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молумулкии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ба тартиб медарорад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акти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онунгузор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айри- молумулкии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ба тартиб медарорад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акти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онунгузор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молумулкии ба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мулумулк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вобаста будаи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ба тартиб медарорад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акти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онунгузории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Т, ки норма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асосии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дар бар гирифта,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молумулк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шахсии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 молумулкии ба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молумулк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вобаста бударо ба тартиб медарорад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акти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онунгузор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оилавию хонаводагии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ба тартиб медарорад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59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Кодекси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рвандии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ум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урии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 кадом муносибат-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иро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аррар мекунад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байни ташкилот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са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кооператив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амъият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 ва ташкилот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мазкур, инчунин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рвандонро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байни ташкилот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давлатиро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байни ташкилот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са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омиро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рвандон ва ташкилот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давлатиро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Воридшавии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тибосоти тиббии 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чанд давра во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еъ гардидааст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дар як давра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дар ду давра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дар чор давра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дар се давра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дар шаш давра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Воридшавии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тибосоти (тиббии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кадом давра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во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еъ гардидааст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охири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XYIII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ибтидои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дар нимаи дуюми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XYI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ангоми аз нав ав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гирифтани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орат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ро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Поволже- Астрахан-Каспий ва дигар бандар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обии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ануби ба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ри Каспий соли 1664 имконоти хуб фаро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 овардани Шо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Аббоси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II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савдогарони рус барои 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орати озодашон дар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амаи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Форс; охир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XIX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ибтидои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ибтидои аср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XXI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ибтидои аср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баъд аз Ин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илоби Бухоро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20 -30 –юми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Давраи аввали воридшавии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тибосоти (тиббии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забони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аст 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ибтидои аср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XXI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ибтидои аср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баъд аз Ин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илоби Бухоро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нимаи дуюми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XYI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ангоми аз нав ав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гирифтани муносибат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орат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ро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Поволже- Астрахан-Каспий ва дигар бандар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обии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ануби ба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ри Каспий соли 1664 имконоти хуб фаро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 овардани Шо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Аббоси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II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савдогарони рус барои 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орати озодашон дар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амаи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Форс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20 -30 –юми асри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XX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XY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- 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XYI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тиббии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вара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аи бемор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гармича, гав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арак, гурда, дору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осетин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тиббии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вабо, вара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тиббии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аппендицит, аскеридоз, аспиратсия, бронхит, ваксина,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тиббии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ваксина, вирус, витамин, венерология, гайморит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оти тиббии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брутселёз, атетоз, антитоксин, гемоглабин, гинекология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Восита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грамматик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аз 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и дара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созиашон (ма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сулнокиашон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удо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фаъол, серма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сул, камфаъол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нимафаъол,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айрифаъол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серма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сул, камма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сул, бема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камфаъол, бема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сул,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айрифаъол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фаъол, камма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сул, каммаъол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69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от 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сохт чанд хел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сода, сохта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сохта,мураккаб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сода, мураккаб, 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сода, сохта, мураккаб, 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сода,сохта, 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луоб, гурда, масона, идрор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сохт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рехта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суд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аво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, сафеда, сурхак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сохт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рехта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тарифи гумрук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омори гумрук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бо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и мавсим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декларатсияи гумрук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марбути кадом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омор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экология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геология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гумрук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биология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тариф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мансуб 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фаронсав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асъори ма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дуд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чиро ифода мекунад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асъоре, ки истифода намешавад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асъори бадалшавандае, ки тан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дар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удуди як мамлакат гардиш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асъори озодона бадалшаванда дар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ама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асъоре, ки дар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Итти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оди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Муста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ил озодона гардиш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асъоре, ки дар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Итти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оди Аврупо озодона гардиш мекунад.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1C5496">
        <w:rPr>
          <w:rFonts w:ascii="Times New Roman Tj" w:hAnsi="Times New Roman Tj"/>
          <w:sz w:val="28"/>
          <w:szCs w:val="28"/>
          <w:lang w:bidi="fa-IR"/>
        </w:rPr>
        <w:t>-----------------------------------------------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ind w:right="14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75</w:t>
      </w:r>
      <w:r>
        <w:rPr>
          <w:rFonts w:ascii="Times New Roman Tj" w:hAnsi="Times New Roman Tj"/>
          <w:sz w:val="28"/>
          <w:szCs w:val="28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асъор,</w:t>
      </w:r>
      <w:r w:rsidRPr="001C5496">
        <w:rPr>
          <w:rStyle w:val="FontStyle21"/>
          <w:rFonts w:ascii="Times New Roman Tj" w:hAnsi="Times New Roman Tj"/>
          <w:b/>
        </w:rPr>
        <w:t xml:space="preserve"> амвол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м</w:t>
      </w:r>
      <w:r w:rsidRPr="001C5496">
        <w:rPr>
          <w:rStyle w:val="FontStyle21"/>
          <w:rFonts w:ascii="Times New Roman Tj" w:hAnsi="Times New Roman Tj"/>
          <w:b/>
        </w:rPr>
        <w:t xml:space="preserve">усодира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</w:t>
      </w:r>
      <w:r w:rsidRPr="001C5496">
        <w:rPr>
          <w:rStyle w:val="FontStyle26"/>
          <w:rFonts w:ascii="Times New Roman Tj" w:hAnsi="Times New Roman Tj"/>
        </w:rPr>
        <w:t>съори пардохт</w:t>
      </w:r>
      <w:r w:rsidRPr="001C5496">
        <w:rPr>
          <w:rStyle w:val="FontStyle26"/>
          <w:rFonts w:ascii="Times New Roman Tj" w:hAnsi="Times New Roman Tj"/>
          <w:b w:val="0"/>
        </w:rPr>
        <w:t xml:space="preserve"> 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pStyle w:val="Style2"/>
        <w:widowControl/>
        <w:spacing w:line="240" w:lineRule="auto"/>
        <w:ind w:firstLine="0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асъори бадалнашавандаест, ки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дар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удуди мамлакати мазкур гардиш менамояд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0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иди пулие, ки дар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дар бозори дохил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истофода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0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асъоре, ки тавассути он пардохти во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еии мол дар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днома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ё адо намудани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арзи байналхал</w:t>
      </w:r>
      <w:r w:rsidRPr="001C5496">
        <w:rPr>
          <w:rStyle w:val="FontStyle21"/>
          <w:rFonts w:ascii="Cambria" w:hAnsi="Cambria" w:cs="Cambria"/>
        </w:rPr>
        <w:t>қӣ</w:t>
      </w:r>
      <w:r w:rsidRPr="001C5496">
        <w:rPr>
          <w:rStyle w:val="FontStyle21"/>
          <w:rFonts w:ascii="Times New Roman Tj" w:hAnsi="Times New Roman Tj"/>
        </w:rPr>
        <w:t xml:space="preserve"> сурат мегирад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0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асъорест, ки ба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ар гуна арзи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ба мисли доллари амрико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доллари канада, франки шветсар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фунт-стерлинги англис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маркаи олмон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 озодона бадал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Pr="001C5496" w:rsidRDefault="0069354C" w:rsidP="0015700F">
      <w:pPr>
        <w:pStyle w:val="Style2"/>
        <w:widowControl/>
        <w:spacing w:line="240" w:lineRule="auto"/>
        <w:ind w:firstLine="0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иди пулие, ки тавассути нархи мол дар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арордоди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ифода ёфтааст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after="0" w:line="240" w:lineRule="auto"/>
        <w:rPr>
          <w:rStyle w:val="FontStyle26"/>
          <w:rFonts w:ascii="Times New Roman Tj" w:hAnsi="Times New Roman Tj"/>
          <w:b w:val="0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Style w:val="FontStyle26"/>
          <w:rFonts w:ascii="Times New Roman Tj" w:hAnsi="Times New Roman Tj"/>
        </w:rPr>
        <w:t>минта</w:t>
      </w:r>
      <w:r w:rsidRPr="001C5496">
        <w:rPr>
          <w:rStyle w:val="FontStyle26"/>
          <w:rFonts w:ascii="Cambria" w:hAnsi="Cambria" w:cs="Cambria"/>
        </w:rPr>
        <w:t>қ</w:t>
      </w:r>
      <w:r w:rsidRPr="001C5496">
        <w:rPr>
          <w:rStyle w:val="FontStyle26"/>
          <w:rFonts w:ascii="Times New Roman Tj" w:hAnsi="Times New Roman Tj"/>
        </w:rPr>
        <w:t>а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>ои озоди и</w:t>
      </w:r>
      <w:r w:rsidRPr="001C5496">
        <w:rPr>
          <w:rStyle w:val="FontStyle26"/>
          <w:rFonts w:ascii="Cambria" w:hAnsi="Cambria" w:cs="Cambria"/>
        </w:rPr>
        <w:t>қ</w:t>
      </w:r>
      <w:r w:rsidRPr="001C5496">
        <w:rPr>
          <w:rStyle w:val="FontStyle26"/>
          <w:rFonts w:ascii="Times New Roman Tj" w:hAnsi="Times New Roman Tj"/>
        </w:rPr>
        <w:t>тисод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оеро меноманд, ки барои фоидаи зиёд ба даст овардани со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ибкорони ватан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амал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оест, ки барои фур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хтани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молу 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сулоти ватан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амал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оеро меноманд, ки дар он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шароит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тисодии махсусан имтиёзнок барои со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ибкорони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ва ватан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амал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оест, ки барои фур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хтани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молу 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сулоти корхона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амал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оеро меноманд, ки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барои хариду фур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ши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молу 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сулоти корхона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ИДМ амал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rPr>
          <w:rStyle w:val="FontStyle26"/>
          <w:rFonts w:ascii="Times New Roman Tj" w:hAnsi="Times New Roman Tj"/>
          <w:b w:val="0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маркетинг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аи савдои озод, бандар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озод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системаи идории исте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солотро меноманд, ки ба ом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зиши талаботи бозор, ниёз ва талаби муштариён равона карда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транзит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анбор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бебо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 ва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дар асоси бекор кардани бо</w:t>
      </w:r>
      <w:r w:rsidRPr="001C5496">
        <w:rPr>
          <w:rStyle w:val="FontStyle21"/>
          <w:rFonts w:ascii="Cambria" w:hAnsi="Cambria" w:cs="Cambria"/>
        </w:rPr>
        <w:t>ҷҳ</w:t>
      </w:r>
      <w:r w:rsidRPr="001C5496">
        <w:rPr>
          <w:rStyle w:val="FontStyle21"/>
          <w:rFonts w:ascii="Times New Roman Tj" w:hAnsi="Times New Roman Tj"/>
        </w:rPr>
        <w:t xml:space="preserve">ои </w:t>
      </w:r>
      <w:r w:rsidRPr="001C5496">
        <w:rPr>
          <w:rStyle w:val="FontStyle21"/>
          <w:rFonts w:ascii="Times New Roman Tj" w:hAnsi="Times New Roman Tj"/>
          <w:spacing w:val="-10"/>
        </w:rPr>
        <w:t>гумрук</w:t>
      </w:r>
      <w:r w:rsidRPr="001C5496">
        <w:rPr>
          <w:rStyle w:val="FontStyle21"/>
          <w:rFonts w:ascii="Cambria" w:hAnsi="Cambria" w:cs="Cambria"/>
          <w:spacing w:val="-10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назорати содиротию воридотии мол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ба ин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а дохилшаванда ва </w:t>
      </w:r>
      <w:r w:rsidRPr="001C5496">
        <w:rPr>
          <w:rStyle w:val="FontStyle21"/>
          <w:rFonts w:ascii="Times New Roman Tj" w:hAnsi="Times New Roman Tj"/>
          <w:spacing w:val="-10"/>
        </w:rPr>
        <w:t>аз</w:t>
      </w:r>
      <w:r w:rsidRPr="001C5496">
        <w:rPr>
          <w:rStyle w:val="FontStyle21"/>
          <w:rFonts w:ascii="Times New Roman Tj" w:hAnsi="Times New Roman Tj"/>
        </w:rPr>
        <w:t xml:space="preserve"> ин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 реэкпортшаванда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намуди облигатсия, вом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давлатие, ки ба ми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дори начандон калон бароварда шуда, муассиса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амонатгузор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дар байни сармоядорон па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н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79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Style w:val="FontStyle26"/>
          <w:rFonts w:ascii="Times New Roman Tj" w:hAnsi="Times New Roman Tj"/>
        </w:rPr>
        <w:t>асъори ма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>алл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асъори бадалнашавандаест, ки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дар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удуди мамлакати мазкур гардиш менамояд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асъори миллии мамлакатро меноманд, ки ба воситаи он сохтмони обект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о,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дномаи хариду фур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 xml:space="preserve">ш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айра, сарфи назар аз он ки бадалшаванда бошад ё не, амал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мегардад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асъоре, ки тавассути он пардохти во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еии мол дар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днома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ё адо намудани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арзи байналхал</w:t>
      </w:r>
      <w:r w:rsidRPr="001C5496">
        <w:rPr>
          <w:rStyle w:val="FontStyle21"/>
          <w:rFonts w:ascii="Cambria" w:hAnsi="Cambria" w:cs="Cambria"/>
        </w:rPr>
        <w:t>қӣ</w:t>
      </w:r>
      <w:r w:rsidRPr="001C5496">
        <w:rPr>
          <w:rStyle w:val="FontStyle21"/>
          <w:rFonts w:ascii="Times New Roman Tj" w:hAnsi="Times New Roman Tj"/>
        </w:rPr>
        <w:t xml:space="preserve"> сурат мегирад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асъорест, ки ба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ар гуна арзи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ба мисли доллари амрико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доллари канада, франки шветсар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фунт-стерлинги англис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маркаи олмон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 озодона бадал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Pr="001C5496" w:rsidRDefault="0069354C" w:rsidP="0015700F">
      <w:pPr>
        <w:pStyle w:val="Style2"/>
        <w:widowControl/>
        <w:spacing w:line="240" w:lineRule="auto"/>
        <w:ind w:firstLine="461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иди пулие, ки тавассути нархи мол дар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арордоди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ифода ёфтааст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after="0" w:line="240" w:lineRule="auto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Style w:val="FontStyle26"/>
          <w:rFonts w:ascii="Times New Roman Tj" w:hAnsi="Times New Roman Tj"/>
        </w:rPr>
        <w:t xml:space="preserve">асъори нарх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асъори бадалнашавандаест, ки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дар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удуди мамлакати мазкур гардиш менамояд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асъори миллии мамлакатро меноманд, ки ба воситаи он сохтмони обект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о,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дномаи хариду фур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 xml:space="preserve">ш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айра, сарфи назар аз он ки бадалшаванда бошад ё не, амал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мегардад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иди пулие, ки тавассути нархи мол дар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арордоди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ифода ёфтааст. Асъори нарх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амчун асъори созишномав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номида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461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асъорест, ки ба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ар гуна арзи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ба мисли доллари амрико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доллари канада, франки шветсар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фунт-стерлинги англис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маркаи олмон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 озодона бадал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Pr="001C5496" w:rsidRDefault="0069354C" w:rsidP="0015700F">
      <w:pPr>
        <w:pStyle w:val="Style2"/>
        <w:widowControl/>
        <w:spacing w:line="240" w:lineRule="auto"/>
        <w:ind w:firstLine="461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иди пулие, ки тавассути нархи мол дар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арордоди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ифода ёфтааст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after="0" w:line="240" w:lineRule="auto"/>
        <w:rPr>
          <w:rStyle w:val="FontStyle26"/>
          <w:rFonts w:ascii="Times New Roman Tj" w:hAnsi="Times New Roman Tj"/>
          <w:b w:val="0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Style w:val="FontStyle26"/>
          <w:rFonts w:ascii="Times New Roman Tj" w:hAnsi="Times New Roman Tj"/>
        </w:rPr>
        <w:t xml:space="preserve">асъори озодона бадалшаванда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?;</w:t>
      </w:r>
    </w:p>
    <w:p w:rsidR="0069354C" w:rsidRDefault="0069354C" w:rsidP="0015700F">
      <w:pPr>
        <w:pStyle w:val="Style2"/>
        <w:widowControl/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асъори бадалнашавандаест, ки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дар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удуди мамлакати мазкур гардиш менамояд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асъоре, ки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дар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удуди ду мамлакат гардиш менамояд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асъоре, ки тавассути он пардохти во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еии мол дар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днома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ё адо намудани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арзи байналхал</w:t>
      </w:r>
      <w:r w:rsidRPr="001C5496">
        <w:rPr>
          <w:rStyle w:val="FontStyle21"/>
          <w:rFonts w:ascii="Cambria" w:hAnsi="Cambria" w:cs="Cambria"/>
        </w:rPr>
        <w:t>қӣ</w:t>
      </w:r>
      <w:r w:rsidRPr="001C5496">
        <w:rPr>
          <w:rStyle w:val="FontStyle21"/>
          <w:rFonts w:ascii="Times New Roman Tj" w:hAnsi="Times New Roman Tj"/>
        </w:rPr>
        <w:t xml:space="preserve"> сурат мегирад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асъорест, ки ба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ар гуна арзи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ба мисли доллари амрико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доллари канада, франки шветсар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фунт-стерлинги англис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маркаи олмон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 озодона бадал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Pr="001C5496" w:rsidRDefault="0069354C" w:rsidP="0015700F">
      <w:pPr>
        <w:pStyle w:val="Style2"/>
        <w:widowControl/>
        <w:spacing w:line="240" w:lineRule="auto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иди пулие, ки тавассути нархи мол дар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арордоди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ифода ёфтааст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after="0"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кочо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240" w:lineRule="auto"/>
        <w:ind w:firstLine="576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бо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</w:t>
      </w:r>
      <w:r w:rsidRPr="001C5496">
        <w:rPr>
          <w:rStyle w:val="FontStyle21"/>
          <w:rFonts w:ascii="Cambria" w:hAnsi="Cambria" w:cs="Cambria"/>
        </w:rPr>
        <w:t>ҷҷ</w:t>
      </w:r>
      <w:r w:rsidRPr="001C5496">
        <w:rPr>
          <w:rStyle w:val="FontStyle21"/>
          <w:rFonts w:ascii="Times New Roman Tj" w:hAnsi="Times New Roman Tj"/>
        </w:rPr>
        <w:t>ату санад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инчунин дар декларатсия нишон дода, аз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гузаронидани ашё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2"/>
        <w:widowControl/>
        <w:spacing w:line="240" w:lineRule="auto"/>
        <w:ind w:firstLine="576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бе назорати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ё пин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аз он ё бо ро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и фиреб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</w:t>
      </w:r>
      <w:r w:rsidRPr="001C5496">
        <w:rPr>
          <w:rStyle w:val="FontStyle21"/>
          <w:rFonts w:ascii="Cambria" w:hAnsi="Cambria" w:cs="Cambria"/>
        </w:rPr>
        <w:t>ҷҷ</w:t>
      </w:r>
      <w:r w:rsidRPr="001C5496">
        <w:rPr>
          <w:rStyle w:val="FontStyle21"/>
          <w:rFonts w:ascii="Times New Roman Tj" w:hAnsi="Times New Roman Tj"/>
        </w:rPr>
        <w:t>ату восита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ои дигари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аммонандкунии гумрукиро истифода бурдан, инчунин дар декларатсия нишон надодан ё нодуруст нишон дода, аз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гузаронидани ашё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зерин;</w:t>
      </w:r>
    </w:p>
    <w:p w:rsidR="0069354C" w:rsidRPr="001C5496" w:rsidRDefault="0069354C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before="10" w:line="240" w:lineRule="auto"/>
        <w:ind w:left="634"/>
        <w:jc w:val="both"/>
        <w:rPr>
          <w:rStyle w:val="FontStyle26"/>
          <w:rFonts w:ascii="Times New Roman Tj" w:hAnsi="Times New Roman Tj"/>
          <w:spacing w:val="30"/>
        </w:rPr>
      </w:pPr>
      <w:r w:rsidRPr="001C5496">
        <w:rPr>
          <w:rStyle w:val="FontStyle21"/>
          <w:rFonts w:ascii="Times New Roman Tj" w:hAnsi="Times New Roman Tj"/>
        </w:rPr>
        <w:t>Модда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нашъовар, мад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ушкунанда, за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ролуд, за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ролудкунанда, радиоктив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тарканда;</w:t>
      </w:r>
    </w:p>
    <w:p w:rsidR="0069354C" w:rsidRPr="001C5496" w:rsidRDefault="0069354C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line="240" w:lineRule="auto"/>
        <w:ind w:left="634"/>
        <w:jc w:val="both"/>
        <w:rPr>
          <w:rStyle w:val="FontStyle26"/>
          <w:rFonts w:ascii="Times New Roman Tj" w:hAnsi="Times New Roman Tj"/>
          <w:spacing w:val="30"/>
        </w:rPr>
      </w:pPr>
      <w:r w:rsidRPr="001C5496">
        <w:rPr>
          <w:rStyle w:val="FontStyle21"/>
          <w:rFonts w:ascii="Times New Roman Tj" w:hAnsi="Times New Roman Tj"/>
        </w:rPr>
        <w:t>Асли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 ва восита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таркиш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яро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оташфишон, тир ва лавозимоти он (бо истиснои яро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шикор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тир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он</w:t>
      </w:r>
      <w:r>
        <w:rPr>
          <w:rStyle w:val="FontStyle21"/>
          <w:rFonts w:ascii="Times New Roman Tj" w:hAnsi="Times New Roman Tj"/>
        </w:rPr>
        <w:t>);</w:t>
      </w:r>
    </w:p>
    <w:p w:rsidR="0069354C" w:rsidRPr="001C5496" w:rsidRDefault="0069354C" w:rsidP="0015700F">
      <w:pPr>
        <w:pStyle w:val="Style18"/>
        <w:widowControl/>
        <w:numPr>
          <w:ilvl w:val="0"/>
          <w:numId w:val="1"/>
        </w:numPr>
        <w:tabs>
          <w:tab w:val="left" w:pos="634"/>
        </w:tabs>
        <w:spacing w:line="240" w:lineRule="auto"/>
        <w:ind w:firstLine="0"/>
        <w:rPr>
          <w:rStyle w:val="FontStyle26"/>
          <w:rFonts w:ascii="Times New Roman Tj" w:hAnsi="Times New Roman Tj"/>
        </w:rPr>
      </w:pPr>
      <w:r w:rsidRPr="001C5496">
        <w:rPr>
          <w:rStyle w:val="FontStyle21"/>
          <w:rFonts w:ascii="Times New Roman Tj" w:hAnsi="Times New Roman Tj"/>
        </w:rPr>
        <w:t>Ашёи хоми дорои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амияти стратег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Fonts w:ascii="Times New Roman Tj" w:hAnsi="Times New Roman Tj"/>
          <w:sz w:val="28"/>
          <w:szCs w:val="28"/>
          <w:lang w:bidi="fa-IR"/>
        </w:rPr>
      </w:pPr>
      <w:r w:rsidRPr="001C5496">
        <w:rPr>
          <w:rStyle w:val="FontStyle21"/>
          <w:rFonts w:ascii="Times New Roman Tj" w:hAnsi="Times New Roman Tj"/>
        </w:rPr>
        <w:t>Осори баде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таърих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ва археолог</w:t>
      </w:r>
      <w:r w:rsidRPr="001C5496">
        <w:rPr>
          <w:rStyle w:val="FontStyle21"/>
          <w:rFonts w:ascii="Cambria" w:hAnsi="Cambria" w:cs="Cambria"/>
        </w:rPr>
        <w:t>ӣ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дар декларатсия нишон дода, аз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гузаронидани осори баде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таърих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ва археолог</w:t>
      </w:r>
      <w:r w:rsidRPr="001C5496">
        <w:rPr>
          <w:rStyle w:val="FontStyle21"/>
          <w:rFonts w:ascii="Cambria" w:hAnsi="Cambria" w:cs="Cambria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Style w:val="FontStyle26"/>
          <w:rFonts w:ascii="Times New Roman Tj" w:hAnsi="Times New Roman Tj"/>
          <w:spacing w:val="30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дар декларатсия нишон дода, аз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гузаронидани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модда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нашъовар, мад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ушкунанда, за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ролуд, за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ролудкунанда, радиоктив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тарканда</w:t>
      </w:r>
      <w:r>
        <w:rPr>
          <w:rStyle w:val="FontStyle21"/>
          <w:rFonts w:ascii="Times New Roman Tj" w:hAnsi="Times New Roman Tj"/>
        </w:rPr>
        <w:t>;</w:t>
      </w:r>
    </w:p>
    <w:p w:rsidR="0069354C" w:rsidRPr="001C5496" w:rsidRDefault="0069354C" w:rsidP="0015700F">
      <w:pPr>
        <w:pStyle w:val="Style18"/>
        <w:widowControl/>
        <w:tabs>
          <w:tab w:val="left" w:pos="634"/>
        </w:tabs>
        <w:spacing w:line="240" w:lineRule="auto"/>
        <w:ind w:firstLine="0"/>
        <w:jc w:val="both"/>
        <w:rPr>
          <w:rStyle w:val="FontStyle21"/>
          <w:rFonts w:ascii="Times New Roman Tj" w:hAnsi="Times New Roman Tj"/>
        </w:rPr>
      </w:pPr>
      <w:r>
        <w:rPr>
          <w:rStyle w:val="FontStyle26"/>
          <w:rFonts w:ascii="Times New Roman Tj" w:hAnsi="Times New Roman Tj"/>
          <w:spacing w:val="30"/>
        </w:rPr>
        <w:t>$</w:t>
      </w:r>
      <w:r w:rsidRPr="001C5496">
        <w:rPr>
          <w:rStyle w:val="FontStyle26"/>
          <w:rFonts w:ascii="Times New Roman Tj" w:hAnsi="Times New Roman Tj"/>
          <w:spacing w:val="30"/>
        </w:rPr>
        <w:t>E</w:t>
      </w:r>
      <w:r>
        <w:rPr>
          <w:rStyle w:val="FontStyle26"/>
          <w:rFonts w:ascii="Times New Roman Tj" w:hAnsi="Times New Roman Tj"/>
          <w:spacing w:val="30"/>
        </w:rPr>
        <w:t xml:space="preserve">) </w:t>
      </w:r>
      <w:r w:rsidRPr="001C5496">
        <w:rPr>
          <w:rStyle w:val="FontStyle21"/>
          <w:rFonts w:ascii="Times New Roman Tj" w:hAnsi="Times New Roman Tj"/>
        </w:rPr>
        <w:t>дар декларатсия нишон дода, аз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гузаронидани либоси к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дакона, маводи х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рока ва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осори баде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таърих</w:t>
      </w:r>
      <w:r w:rsidRPr="001C5496">
        <w:rPr>
          <w:rStyle w:val="FontStyle21"/>
          <w:rFonts w:ascii="Cambria" w:hAnsi="Cambria" w:cs="Cambria"/>
        </w:rPr>
        <w:t>ӣ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Минта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а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ои озоди и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тисод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бо кадом ма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сад ташкил карда мешаванд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сади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ал намудани проблема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сади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ал намудани проблема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тимо</w:t>
      </w:r>
      <w:r w:rsidRPr="001C5496">
        <w:rPr>
          <w:rStyle w:val="FontStyle21"/>
          <w:rFonts w:ascii="Cambria" w:hAnsi="Cambria" w:cs="Cambria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сади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ал намудани проблема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тимо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ва илмию техник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ташкил карда мешаванд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line="24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сади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ал намудани проблема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>, умумии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тисод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тимо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илмию техник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ташкил карда мешаванд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line="240" w:lineRule="auto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сади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ал намудани проблема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тисод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даст овардани фоидаи зиёд ташкил карда мешаванд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after="0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1"/>
          <w:rFonts w:ascii="Times New Roman Tj" w:hAnsi="Times New Roman Tj"/>
          <w:b/>
        </w:rPr>
        <w:t xml:space="preserve"> назорати фитосанитар</w:t>
      </w:r>
      <w:r w:rsidRPr="001C5496">
        <w:rPr>
          <w:rStyle w:val="FontStyle21"/>
          <w:rFonts w:ascii="Cambria" w:hAnsi="Cambria" w:cs="Cambria"/>
          <w:b/>
        </w:rPr>
        <w:t>ӣ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чист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як намуди назорати ша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рвандон дар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</w:t>
      </w:r>
      <w:r>
        <w:rPr>
          <w:rStyle w:val="FontStyle21"/>
          <w:rFonts w:ascii="Times New Roman Tj" w:hAnsi="Times New Roman Tj"/>
          <w:b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муоинаи тиббии хонандагон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табобати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айвонот ва паррада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табобати умумитиббии сокинони но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ия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дурдаст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як намуди назорат </w:t>
      </w:r>
      <w:r w:rsidRPr="001C5496">
        <w:rPr>
          <w:rStyle w:val="FontStyle21"/>
          <w:rFonts w:ascii="Times New Roman Tj" w:hAnsi="Times New Roman Tj"/>
          <w:spacing w:val="-10"/>
        </w:rPr>
        <w:t xml:space="preserve">аз </w:t>
      </w:r>
      <w:r w:rsidRPr="001C5496">
        <w:rPr>
          <w:rStyle w:val="FontStyle21"/>
          <w:rFonts w:ascii="Times New Roman Tj" w:hAnsi="Times New Roman Tj"/>
        </w:rPr>
        <w:t>болои ашё дар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ади гумруки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ум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урии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 мебошад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Style w:val="FontStyle21"/>
          <w:rFonts w:ascii="Times New Roman Tj" w:hAnsi="Times New Roman Tj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85</w:t>
      </w:r>
      <w:r>
        <w:rPr>
          <w:rStyle w:val="FontStyle21"/>
          <w:rFonts w:ascii="Times New Roman Tj" w:hAnsi="Times New Roman Tj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1"/>
          <w:rFonts w:ascii="Times New Roman Tj" w:hAnsi="Times New Roman Tj"/>
          <w:b/>
        </w:rPr>
        <w:t>Назорати фитосанитари</w:t>
      </w:r>
      <w:r w:rsidRPr="001C5496">
        <w:rPr>
          <w:rStyle w:val="FontStyle21"/>
          <w:rFonts w:ascii="Times New Roman Tj" w:hAnsi="Times New Roman Tj"/>
        </w:rPr>
        <w:t>ро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ваколатдор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менамояд</w:t>
      </w:r>
      <w:r>
        <w:rPr>
          <w:rStyle w:val="FontStyle21"/>
          <w:rFonts w:ascii="Times New Roman Tj" w:hAnsi="Times New Roman Tj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намояндагони махсус, ки аз мансабдорони Вазорати кишоварз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Хадамоти санитарию эпидемиологии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ум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урии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 мебошанд, ваколатдор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менамоянд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духтури муоинакунандаи хонандагон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духтури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айвонот ва паррада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духтури оилавии дармонго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/>
        <w:jc w:val="both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намояндаи вазорати маориф ва илми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икистон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5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1"/>
          <w:rFonts w:ascii="Times New Roman Tj" w:hAnsi="Times New Roman Tj"/>
          <w:b/>
        </w:rPr>
        <w:t>Назорати фитосанитар</w:t>
      </w:r>
      <w:r w:rsidRPr="001C5496">
        <w:rPr>
          <w:rStyle w:val="FontStyle21"/>
          <w:rFonts w:ascii="Cambria" w:hAnsi="Cambria" w:cs="Cambria"/>
          <w:b/>
        </w:rPr>
        <w:t>ӣ</w:t>
      </w:r>
      <w:r w:rsidRPr="001C5496">
        <w:rPr>
          <w:rStyle w:val="FontStyle21"/>
          <w:rFonts w:ascii="Times New Roman Tj" w:hAnsi="Times New Roman Tj"/>
        </w:rPr>
        <w:t xml:space="preserve"> бо кадом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сад ан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ом дода мешавад</w:t>
      </w:r>
      <w:r>
        <w:rPr>
          <w:rStyle w:val="FontStyle21"/>
          <w:rFonts w:ascii="Times New Roman Tj" w:hAnsi="Times New Roman Tj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5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сади омор намояндаи Хадамоти санитарию эпидемиологии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ум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урии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 мегузаронад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5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сади табобат духтури муоинакунандаи хонандагон ан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ом меди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5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сади табобат духтури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айвонот ва паррада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ан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ом меди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5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сади па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н кардани бемори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духтури оилавии дармонго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ан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ом меди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2"/>
        <w:widowControl/>
        <w:spacing w:line="360" w:lineRule="auto"/>
        <w:ind w:firstLine="653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сади пешгирии воридоти барагензандагони бемори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ва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ашароти зараррасони зироат, инчунин барангезандагони бемори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ои одамон ва маводи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 xml:space="preserve">изоии бесифат ба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аламрави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ум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ур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ан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ом дода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н</w:t>
      </w:r>
      <w:r w:rsidRPr="001C5496">
        <w:rPr>
          <w:rStyle w:val="FontStyle21"/>
          <w:rFonts w:ascii="Times New Roman Tj" w:hAnsi="Times New Roman Tj"/>
          <w:b/>
        </w:rPr>
        <w:t>оу - хау</w:t>
      </w:r>
      <w:r w:rsidRPr="001C5496">
        <w:rPr>
          <w:rStyle w:val="FontStyle21"/>
          <w:rFonts w:ascii="Times New Roman Tj" w:hAnsi="Times New Roman Tj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  <w:b/>
        </w:rPr>
        <w:t>д</w:t>
      </w:r>
      <w:r w:rsidRPr="001C5496">
        <w:rPr>
          <w:rStyle w:val="FontStyle21"/>
          <w:rFonts w:ascii="Times New Roman Tj" w:hAnsi="Times New Roman Tj"/>
        </w:rPr>
        <w:t>ониш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техник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идоракун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молияв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о, ки арзиши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надоранд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та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риба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амалие, ки ягон арзиши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надоранд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дониш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техник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та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риба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амалии дорои хусусияти техник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идоракун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молияв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айра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о, ки арзиши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дошта, дар исте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солоту амалияи касб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татби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 мегарданд ва аз ниго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и патент му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офизатшавандаанд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риба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ое, ки </w:t>
      </w:r>
      <w:r w:rsidRPr="001C5496">
        <w:rPr>
          <w:rStyle w:val="FontStyle21"/>
          <w:rFonts w:ascii="Times New Roman Tj" w:hAnsi="Times New Roman Tj"/>
        </w:rPr>
        <w:t>дар исте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солоту амалияи касб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татби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 намегарданд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  <w:b/>
        </w:rPr>
        <w:t>д</w:t>
      </w:r>
      <w:r w:rsidRPr="001C5496">
        <w:rPr>
          <w:rStyle w:val="FontStyle21"/>
          <w:rFonts w:ascii="Times New Roman Tj" w:hAnsi="Times New Roman Tj"/>
        </w:rPr>
        <w:t>ониш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назариявие, ки дар исте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солоту амалияи касб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татби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 мегарданд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минта</w:t>
      </w:r>
      <w:r w:rsidRPr="001C5496">
        <w:rPr>
          <w:rStyle w:val="FontStyle26"/>
          <w:rFonts w:ascii="Cambria" w:hAnsi="Cambria" w:cs="Cambria"/>
        </w:rPr>
        <w:t>қ</w:t>
      </w:r>
      <w:r w:rsidRPr="001C5496">
        <w:rPr>
          <w:rStyle w:val="FontStyle26"/>
          <w:rFonts w:ascii="Times New Roman Tj" w:hAnsi="Times New Roman Tj"/>
        </w:rPr>
        <w:t>а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>ои озоди и</w:t>
      </w:r>
      <w:r w:rsidRPr="001C5496">
        <w:rPr>
          <w:rStyle w:val="FontStyle26"/>
          <w:rFonts w:ascii="Cambria" w:hAnsi="Cambria" w:cs="Cambria"/>
        </w:rPr>
        <w:t>қ</w:t>
      </w:r>
      <w:r w:rsidRPr="001C5496">
        <w:rPr>
          <w:rStyle w:val="FontStyle26"/>
          <w:rFonts w:ascii="Times New Roman Tj" w:hAnsi="Times New Roman Tj"/>
        </w:rPr>
        <w:t>тисод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шартан ба кадом навъ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удо мешавад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саноатии содирот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саноатии воридот</w:t>
      </w:r>
      <w:r w:rsidRPr="001C5496">
        <w:rPr>
          <w:rStyle w:val="FontStyle21"/>
          <w:rFonts w:ascii="Cambria" w:hAnsi="Cambria" w:cs="Cambria"/>
        </w:rPr>
        <w:t>ӣ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  <w:spacing w:val="30"/>
        </w:rPr>
        <w:t>1</w:t>
      </w:r>
      <w:r>
        <w:rPr>
          <w:rStyle w:val="FontStyle26"/>
          <w:rFonts w:ascii="Times New Roman Tj" w:hAnsi="Times New Roman Tj"/>
          <w:b w:val="0"/>
          <w:spacing w:val="30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аи савдои озод, бандар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озод,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транзит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анбор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бебо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 ва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дар муассиса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ало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ида он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дар асоси бекор кардани бо</w:t>
      </w:r>
      <w:r w:rsidRPr="001C5496">
        <w:rPr>
          <w:rStyle w:val="FontStyle21"/>
          <w:rFonts w:ascii="Cambria" w:hAnsi="Cambria" w:cs="Cambria"/>
        </w:rPr>
        <w:t>ҷҳ</w:t>
      </w:r>
      <w:r w:rsidRPr="001C5496">
        <w:rPr>
          <w:rStyle w:val="FontStyle21"/>
          <w:rFonts w:ascii="Times New Roman Tj" w:hAnsi="Times New Roman Tj"/>
        </w:rPr>
        <w:t xml:space="preserve">ои </w:t>
      </w:r>
      <w:r w:rsidRPr="001C5496">
        <w:rPr>
          <w:rStyle w:val="FontStyle21"/>
          <w:rFonts w:ascii="Times New Roman Tj" w:hAnsi="Times New Roman Tj"/>
          <w:spacing w:val="-10"/>
        </w:rPr>
        <w:t>гумрук</w:t>
      </w:r>
      <w:r w:rsidRPr="001C5496">
        <w:rPr>
          <w:rStyle w:val="FontStyle21"/>
          <w:rFonts w:ascii="Cambria" w:hAnsi="Cambria" w:cs="Cambria"/>
          <w:spacing w:val="-10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назорати содиротию воридотии мол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ба ин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а дохилшаванда ва </w:t>
      </w:r>
      <w:r w:rsidRPr="001C5496">
        <w:rPr>
          <w:rStyle w:val="FontStyle21"/>
          <w:rFonts w:ascii="Times New Roman Tj" w:hAnsi="Times New Roman Tj"/>
          <w:spacing w:val="-10"/>
        </w:rPr>
        <w:t>аз</w:t>
      </w:r>
      <w:r w:rsidRPr="001C5496">
        <w:rPr>
          <w:rStyle w:val="FontStyle21"/>
          <w:rFonts w:ascii="Times New Roman Tj" w:hAnsi="Times New Roman Tj"/>
        </w:rPr>
        <w:t xml:space="preserve"> ин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 реэкпортшаванда ташкил мешавад. Фаъолияти он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асосан ба кори </w:t>
      </w:r>
      <w:r w:rsidRPr="001C5496">
        <w:rPr>
          <w:rStyle w:val="FontStyle21"/>
          <w:rFonts w:ascii="Times New Roman Tj" w:hAnsi="Times New Roman Tj"/>
          <w:spacing w:val="-10"/>
        </w:rPr>
        <w:t>аз</w:t>
      </w:r>
      <w:r w:rsidRPr="001C5496">
        <w:rPr>
          <w:rStyle w:val="FontStyle21"/>
          <w:rFonts w:ascii="Times New Roman Tj" w:hAnsi="Times New Roman Tj"/>
        </w:rPr>
        <w:t xml:space="preserve"> як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о ба 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ои дигар кашонидан, тайёр кардан ва ниго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дории бор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 равона карда шудааст; </w:t>
      </w:r>
      <w:r w:rsidRPr="001C5496">
        <w:rPr>
          <w:rStyle w:val="FontStyle26"/>
          <w:rFonts w:ascii="Times New Roman Tj" w:hAnsi="Times New Roman Tj"/>
        </w:rPr>
        <w:t>2</w:t>
      </w:r>
      <w:r>
        <w:rPr>
          <w:rStyle w:val="FontStyle26"/>
          <w:rFonts w:ascii="Times New Roman Tj" w:hAnsi="Times New Roman Tj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саноатии содирот</w:t>
      </w:r>
      <w:r w:rsidRPr="001C5496">
        <w:rPr>
          <w:rStyle w:val="FontStyle21"/>
          <w:rFonts w:ascii="Cambria" w:hAnsi="Cambria" w:cs="Cambria"/>
        </w:rPr>
        <w:t>ӣ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аи савдои озод ва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транзит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анбор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бебо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 ва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2"/>
        <w:widowControl/>
        <w:spacing w:line="360" w:lineRule="auto"/>
        <w:ind w:firstLine="643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воридотии мол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ба ин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а дохилшаванда ва </w:t>
      </w:r>
      <w:r w:rsidRPr="001C5496">
        <w:rPr>
          <w:rStyle w:val="FontStyle21"/>
          <w:rFonts w:ascii="Times New Roman Tj" w:hAnsi="Times New Roman Tj"/>
          <w:spacing w:val="-10"/>
        </w:rPr>
        <w:t>аз</w:t>
      </w:r>
      <w:r w:rsidRPr="001C5496">
        <w:rPr>
          <w:rStyle w:val="FontStyle21"/>
          <w:rFonts w:ascii="Times New Roman Tj" w:hAnsi="Times New Roman Tj"/>
        </w:rPr>
        <w:t xml:space="preserve"> ин минта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 реэкпортшаванда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89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там</w:t>
      </w:r>
      <w:r w:rsidRPr="001C5496">
        <w:rPr>
          <w:rStyle w:val="FontStyle26"/>
          <w:rFonts w:ascii="Cambria" w:hAnsi="Cambria" w:cs="Cambria"/>
        </w:rPr>
        <w:t>ғ</w:t>
      </w:r>
      <w:r w:rsidRPr="001C5496">
        <w:rPr>
          <w:rStyle w:val="FontStyle26"/>
          <w:rFonts w:ascii="Times New Roman Tj" w:hAnsi="Times New Roman Tj"/>
        </w:rPr>
        <w:t>агузор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маълумот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ои заруриро барои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амлу на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ли амвол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аломати дар бастаи бор </w:t>
      </w:r>
      <w:r w:rsidRPr="001C5496">
        <w:rPr>
          <w:rStyle w:val="FontStyle33"/>
          <w:rFonts w:ascii="Times New Roman Tj" w:hAnsi="Times New Roman Tj"/>
          <w:sz w:val="28"/>
          <w:szCs w:val="28"/>
        </w:rPr>
        <w:t>гузошташуда бе ягон</w:t>
      </w:r>
      <w:r w:rsidRPr="001C5496">
        <w:rPr>
          <w:rStyle w:val="FontStyle21"/>
          <w:rFonts w:ascii="Times New Roman Tj" w:hAnsi="Times New Roman Tj"/>
        </w:rPr>
        <w:t xml:space="preserve"> маълумот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зарур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хусуси бор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маълумот дар бораи исте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солкунанда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 xml:space="preserve">аломати шартии дар бастаи бор </w:t>
      </w:r>
      <w:r w:rsidRPr="001C5496">
        <w:rPr>
          <w:rStyle w:val="FontStyle33"/>
          <w:rFonts w:ascii="Times New Roman Tj" w:hAnsi="Times New Roman Tj"/>
          <w:sz w:val="28"/>
          <w:szCs w:val="28"/>
        </w:rPr>
        <w:t xml:space="preserve">гузошташуда, </w:t>
      </w:r>
      <w:r w:rsidRPr="001C5496">
        <w:rPr>
          <w:rStyle w:val="FontStyle21"/>
          <w:rFonts w:ascii="Times New Roman Tj" w:hAnsi="Times New Roman Tj"/>
        </w:rPr>
        <w:t>ки маълумот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 xml:space="preserve">ои заруриро барои 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амлу на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л ва ба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абулкунанда супоридани борро дар бар мегирад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3"/>
        <w:widowControl/>
        <w:spacing w:line="360" w:lineRule="auto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маълумот дар бораи исте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солкунанда ва истеъмолкунанда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н</w:t>
      </w:r>
      <w:r w:rsidRPr="001C5496">
        <w:rPr>
          <w:rStyle w:val="FontStyle21"/>
          <w:rFonts w:ascii="Times New Roman Tj" w:hAnsi="Times New Roman Tj"/>
        </w:rPr>
        <w:t>авъ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зерини там</w:t>
      </w:r>
      <w:r w:rsidRPr="001C5496">
        <w:rPr>
          <w:rStyle w:val="FontStyle21"/>
          <w:rFonts w:ascii="Cambria" w:hAnsi="Cambria" w:cs="Cambria"/>
        </w:rPr>
        <w:t>ғ</w:t>
      </w:r>
      <w:r w:rsidRPr="001C5496">
        <w:rPr>
          <w:rStyle w:val="FontStyle21"/>
          <w:rFonts w:ascii="Times New Roman Tj" w:hAnsi="Times New Roman Tj"/>
        </w:rPr>
        <w:t>агузор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мав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уданд</w:t>
      </w:r>
      <w:r>
        <w:rPr>
          <w:rStyle w:val="FontStyle21"/>
          <w:rFonts w:ascii="Times New Roman Tj" w:hAnsi="Times New Roman Tj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мол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ирсолшаванда, махсус, на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лиёт</w:t>
      </w:r>
      <w:r w:rsidRPr="001C5496">
        <w:rPr>
          <w:rStyle w:val="FontStyle21"/>
          <w:rFonts w:ascii="Cambria" w:hAnsi="Cambria" w:cs="Cambria"/>
        </w:rPr>
        <w:t>ӣ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мол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махсус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ирсолшаванда, махсус, на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лиёт</w:t>
      </w:r>
      <w:r w:rsidRPr="001C5496">
        <w:rPr>
          <w:rStyle w:val="FontStyle21"/>
          <w:rFonts w:ascii="Cambria" w:hAnsi="Cambria" w:cs="Cambria"/>
        </w:rPr>
        <w:t>ӣ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на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лиёт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мол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>, ирсолшаванда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3"/>
        <w:widowControl/>
        <w:spacing w:line="360" w:lineRule="auto"/>
        <w:rPr>
          <w:rFonts w:ascii="Times New Roman Tj" w:hAnsi="Times New Roman Tj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мол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ва ирсолшаванда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  <w:b/>
        </w:rPr>
        <w:t xml:space="preserve">мусодираи амвол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мусодираи ма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бурии бепули як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исми мол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ша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рванд ба манфиати давлат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мусодираи ма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бурии бепули пурра ё як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исми мол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ша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рванд, корхона ё муассиса ба манфиати давлат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хо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иши худ ба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омоти давлат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супоридани амволи хусус</w:t>
      </w:r>
      <w:r w:rsidRPr="001C5496">
        <w:rPr>
          <w:rStyle w:val="FontStyle21"/>
          <w:rFonts w:ascii="Cambria" w:hAnsi="Cambria" w:cs="Cambria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 супориши ро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бари корхонаи са</w:t>
      </w:r>
      <w:r w:rsidRPr="001C5496">
        <w:rPr>
          <w:rStyle w:val="FontStyle21"/>
          <w:rFonts w:ascii="Cambria" w:hAnsi="Cambria" w:cs="Cambria"/>
        </w:rPr>
        <w:t>ҳҳ</w:t>
      </w:r>
      <w:r w:rsidRPr="001C5496">
        <w:rPr>
          <w:rStyle w:val="FontStyle21"/>
          <w:rFonts w:ascii="Times New Roman Tj" w:hAnsi="Times New Roman Tj"/>
        </w:rPr>
        <w:t>ом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ба ма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омоти давлат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супоридани амволи корхона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2"/>
        <w:widowControl/>
        <w:spacing w:line="360" w:lineRule="auto"/>
        <w:ind w:firstLine="643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ониби шахсони ало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ида з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ран гирифта амволи корхона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Style w:val="FontStyle26"/>
          <w:rFonts w:ascii="Times New Roman Tj" w:hAnsi="Times New Roman Tj"/>
        </w:rPr>
        <w:t xml:space="preserve">актив, аппеляция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актив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як шакли пардохти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арз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>маънояш фаъол буда, яке аз ду тарафи баланси бухгалтерист, ки дар он мабла</w:t>
      </w:r>
      <w:r w:rsidRPr="001C5496">
        <w:rPr>
          <w:rStyle w:val="FontStyle26"/>
          <w:rFonts w:ascii="Cambria" w:hAnsi="Cambria" w:cs="Cambria"/>
          <w:b w:val="0"/>
        </w:rPr>
        <w:t>ғ</w:t>
      </w:r>
      <w:r w:rsidRPr="001C5496">
        <w:rPr>
          <w:rStyle w:val="FontStyle26"/>
          <w:rFonts w:ascii="Times New Roman Tj" w:hAnsi="Times New Roman Tj"/>
          <w:b w:val="0"/>
        </w:rPr>
        <w:t>у восита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ои корхона мувофи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и роли он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 xml:space="preserve">о дар </w:t>
      </w:r>
      <w:r w:rsidRPr="001C5496">
        <w:rPr>
          <w:rStyle w:val="FontStyle26"/>
          <w:rFonts w:ascii="Cambria" w:hAnsi="Cambria" w:cs="Cambria"/>
          <w:b w:val="0"/>
        </w:rPr>
        <w:t>ҷ</w:t>
      </w:r>
      <w:r w:rsidRPr="001C5496">
        <w:rPr>
          <w:rStyle w:val="FontStyle26"/>
          <w:rFonts w:ascii="Times New Roman Tj" w:hAnsi="Times New Roman Tj"/>
          <w:b w:val="0"/>
        </w:rPr>
        <w:t>араёни такрористе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солкун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нишон дода мешавад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фаъолияти корхона ё муассиса дар раванди исте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соли 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сулот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як шакли пардохти</w:t>
      </w:r>
      <w:r w:rsidRPr="001C5496">
        <w:rPr>
          <w:rStyle w:val="FontStyle21"/>
          <w:rFonts w:ascii="Times New Roman Tj" w:hAnsi="Times New Roman Tj"/>
        </w:rPr>
        <w:t xml:space="preserve"> во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еии мол тиб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днома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ти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орати хори</w:t>
      </w:r>
      <w:r w:rsidRPr="001C5496">
        <w:rPr>
          <w:rStyle w:val="FontStyle21"/>
          <w:rFonts w:ascii="Cambria" w:hAnsi="Cambria" w:cs="Cambria"/>
        </w:rPr>
        <w:t>ҷӣ</w:t>
      </w:r>
      <w:r w:rsidRPr="001C5496">
        <w:rPr>
          <w:rStyle w:val="FontStyle21"/>
          <w:rFonts w:ascii="Times New Roman Tj" w:hAnsi="Times New Roman Tj"/>
        </w:rPr>
        <w:t xml:space="preserve"> ё адо намудани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арзи байналхал</w:t>
      </w:r>
      <w:r w:rsidRPr="001C5496">
        <w:rPr>
          <w:rStyle w:val="FontStyle21"/>
          <w:rFonts w:ascii="Cambria" w:hAnsi="Cambria" w:cs="Cambria"/>
        </w:rPr>
        <w:t>қӣ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исоб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пул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оид ба музди ме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нати кормандони штат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амкорон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94</w:t>
      </w:r>
      <w:r>
        <w:rPr>
          <w:rFonts w:ascii="Times New Roman Tj" w:hAnsi="Times New Roman Tj"/>
          <w:sz w:val="28"/>
          <w:szCs w:val="28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Style w:val="FontStyle26"/>
          <w:rFonts w:ascii="Times New Roman Tj" w:hAnsi="Times New Roman Tj"/>
        </w:rPr>
        <w:t xml:space="preserve">аксиз,тариф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фаронсав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17"/>
        <w:widowControl/>
        <w:spacing w:line="360" w:lineRule="auto"/>
        <w:ind w:firstLine="709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аксиз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17"/>
        <w:widowControl/>
        <w:spacing w:line="360" w:lineRule="auto"/>
        <w:ind w:firstLine="709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 xml:space="preserve">андози </w:t>
      </w:r>
      <w:r w:rsidRPr="001C5496">
        <w:rPr>
          <w:rStyle w:val="FontStyle26"/>
          <w:rFonts w:ascii="Cambria" w:hAnsi="Cambria" w:cs="Cambria"/>
          <w:b w:val="0"/>
        </w:rPr>
        <w:t>ғ</w:t>
      </w:r>
      <w:r w:rsidRPr="001C5496">
        <w:rPr>
          <w:rStyle w:val="FontStyle26"/>
          <w:rFonts w:ascii="Times New Roman Tj" w:hAnsi="Times New Roman Tj"/>
          <w:b w:val="0"/>
        </w:rPr>
        <w:t>айримуста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име, ки ба мол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ои саноат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гузошта мешавад</w:t>
      </w:r>
      <w:r>
        <w:rPr>
          <w:rStyle w:val="FontStyle26"/>
          <w:rFonts w:ascii="Times New Roman Tj" w:hAnsi="Times New Roman Tj"/>
          <w:b w:val="0"/>
        </w:rPr>
        <w:t>;</w:t>
      </w:r>
    </w:p>
    <w:p w:rsidR="0069354C" w:rsidRDefault="0069354C" w:rsidP="0015700F">
      <w:pPr>
        <w:pStyle w:val="Style17"/>
        <w:widowControl/>
        <w:spacing w:line="360" w:lineRule="auto"/>
        <w:ind w:firstLine="709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>андози муста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име, ки ба мол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ои саноатии воридот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гузошта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pStyle w:val="Style17"/>
        <w:widowControl/>
        <w:spacing w:line="360" w:lineRule="auto"/>
        <w:ind w:firstLine="709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 xml:space="preserve">як намуди андози </w:t>
      </w:r>
      <w:r w:rsidRPr="001C5496">
        <w:rPr>
          <w:rStyle w:val="FontStyle26"/>
          <w:rFonts w:ascii="Cambria" w:hAnsi="Cambria" w:cs="Cambria"/>
          <w:b w:val="0"/>
        </w:rPr>
        <w:t>ғ</w:t>
      </w:r>
      <w:r w:rsidRPr="001C5496">
        <w:rPr>
          <w:rStyle w:val="FontStyle26"/>
          <w:rFonts w:ascii="Times New Roman Tj" w:hAnsi="Times New Roman Tj"/>
          <w:b w:val="0"/>
        </w:rPr>
        <w:t>айримуста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им, ки аксаран ба мол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 xml:space="preserve">ои серталабот (масалан: намак, 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анд, г</w:t>
      </w:r>
      <w:r w:rsidRPr="001C5496">
        <w:rPr>
          <w:rStyle w:val="FontStyle26"/>
          <w:rFonts w:ascii="Cambria" w:hAnsi="Cambria" w:cs="Cambria"/>
          <w:b w:val="0"/>
        </w:rPr>
        <w:t>ӯ</w:t>
      </w:r>
      <w:r w:rsidRPr="001C5496">
        <w:rPr>
          <w:rStyle w:val="FontStyle26"/>
          <w:rFonts w:ascii="Times New Roman Tj" w:hAnsi="Times New Roman Tj"/>
          <w:b w:val="0"/>
        </w:rPr>
        <w:t xml:space="preserve">гирд ва </w:t>
      </w:r>
      <w:r w:rsidRPr="001C5496">
        <w:rPr>
          <w:rStyle w:val="FontStyle26"/>
          <w:rFonts w:ascii="Cambria" w:hAnsi="Cambria" w:cs="Cambria"/>
          <w:b w:val="0"/>
        </w:rPr>
        <w:t>ғ</w:t>
      </w:r>
      <w:r w:rsidRPr="001C5496">
        <w:rPr>
          <w:rStyle w:val="FontStyle26"/>
          <w:rFonts w:ascii="Times New Roman Tj" w:hAnsi="Times New Roman Tj"/>
          <w:b w:val="0"/>
        </w:rPr>
        <w:t>айра</w:t>
      </w:r>
      <w:r>
        <w:rPr>
          <w:rStyle w:val="FontStyle26"/>
          <w:rFonts w:ascii="Times New Roman Tj" w:hAnsi="Times New Roman Tj"/>
          <w:b w:val="0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>гузошта мешавад. Чунин андоз ба нархи мол ва ё тарифи хизматрасон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илова карда мешавад. Маънои дигараш идорае, ки чунин андоз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 xml:space="preserve">оро </w:t>
      </w:r>
      <w:r w:rsidRPr="001C5496">
        <w:rPr>
          <w:rStyle w:val="FontStyle26"/>
          <w:rFonts w:ascii="Cambria" w:hAnsi="Cambria" w:cs="Cambria"/>
          <w:b w:val="0"/>
        </w:rPr>
        <w:t>ҷ</w:t>
      </w:r>
      <w:r w:rsidRPr="001C5496">
        <w:rPr>
          <w:rStyle w:val="FontStyle26"/>
          <w:rFonts w:ascii="Times New Roman Tj" w:hAnsi="Times New Roman Tj"/>
          <w:b w:val="0"/>
        </w:rPr>
        <w:t>амъ мекунад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pStyle w:val="Style17"/>
        <w:widowControl/>
        <w:spacing w:line="360" w:lineRule="auto"/>
        <w:ind w:firstLine="709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 xml:space="preserve">андози </w:t>
      </w:r>
      <w:r w:rsidRPr="001C5496">
        <w:rPr>
          <w:rStyle w:val="FontStyle26"/>
          <w:rFonts w:ascii="Cambria" w:hAnsi="Cambria" w:cs="Cambria"/>
          <w:b w:val="0"/>
        </w:rPr>
        <w:t>ғ</w:t>
      </w:r>
      <w:r w:rsidRPr="001C5496">
        <w:rPr>
          <w:rStyle w:val="FontStyle26"/>
          <w:rFonts w:ascii="Times New Roman Tj" w:hAnsi="Times New Roman Tj"/>
          <w:b w:val="0"/>
        </w:rPr>
        <w:t>айримуста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>име, ки ба мол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ои саноатии содирот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гузошта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pStyle w:val="Style17"/>
        <w:widowControl/>
        <w:spacing w:line="360" w:lineRule="auto"/>
        <w:ind w:firstLine="709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6"/>
          <w:rFonts w:ascii="Times New Roman Tj" w:hAnsi="Times New Roman Tj"/>
          <w:b w:val="0"/>
        </w:rPr>
        <w:t xml:space="preserve">андози </w:t>
      </w:r>
      <w:r w:rsidRPr="001C5496">
        <w:rPr>
          <w:rStyle w:val="FontStyle26"/>
          <w:rFonts w:ascii="Cambria" w:hAnsi="Cambria" w:cs="Cambria"/>
          <w:b w:val="0"/>
        </w:rPr>
        <w:t>ғ</w:t>
      </w:r>
      <w:r w:rsidRPr="001C5496">
        <w:rPr>
          <w:rStyle w:val="FontStyle26"/>
          <w:rFonts w:ascii="Times New Roman Tj" w:hAnsi="Times New Roman Tj"/>
          <w:b w:val="0"/>
        </w:rPr>
        <w:t>айримуста</w:t>
      </w:r>
      <w:r w:rsidRPr="001C5496">
        <w:rPr>
          <w:rStyle w:val="FontStyle26"/>
          <w:rFonts w:ascii="Cambria" w:hAnsi="Cambria" w:cs="Cambria"/>
          <w:b w:val="0"/>
        </w:rPr>
        <w:t>қ</w:t>
      </w:r>
      <w:r w:rsidRPr="001C5496">
        <w:rPr>
          <w:rStyle w:val="FontStyle26"/>
          <w:rFonts w:ascii="Times New Roman Tj" w:hAnsi="Times New Roman Tj"/>
          <w:b w:val="0"/>
        </w:rPr>
        <w:t xml:space="preserve">име, ки ба 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амаи мол</w:t>
      </w:r>
      <w:r w:rsidRPr="001C5496">
        <w:rPr>
          <w:rStyle w:val="FontStyle26"/>
          <w:rFonts w:ascii="Cambria" w:hAnsi="Cambria" w:cs="Cambria"/>
          <w:b w:val="0"/>
        </w:rPr>
        <w:t>ҳ</w:t>
      </w:r>
      <w:r w:rsidRPr="001C5496">
        <w:rPr>
          <w:rStyle w:val="FontStyle26"/>
          <w:rFonts w:ascii="Times New Roman Tj" w:hAnsi="Times New Roman Tj"/>
          <w:b w:val="0"/>
        </w:rPr>
        <w:t>ои воридотию содирот</w:t>
      </w:r>
      <w:r w:rsidRPr="001C5496">
        <w:rPr>
          <w:rStyle w:val="FontStyle26"/>
          <w:rFonts w:ascii="Cambria" w:hAnsi="Cambria" w:cs="Cambria"/>
          <w:b w:val="0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гузошта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тарифи гумрук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  <w:b w:val="0"/>
        </w:rPr>
        <w:t xml:space="preserve"> 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системаи мизон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ои тартиб даровардашуда ва мутоби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 xml:space="preserve">и 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онунгузор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муайянкардашудаи бо</w:t>
      </w:r>
      <w:r w:rsidRPr="001C5496">
        <w:rPr>
          <w:rStyle w:val="FontStyle21"/>
          <w:rFonts w:ascii="Cambria" w:hAnsi="Cambria" w:cs="Cambria"/>
        </w:rPr>
        <w:t>ҷҳ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мебошад,ки мувофи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он аз инти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оли мол аз тари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гумрукии ин ё он давлат ситонида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</w:t>
      </w:r>
      <w:r w:rsidRPr="001C5496">
        <w:rPr>
          <w:rStyle w:val="FontStyle21"/>
          <w:rFonts w:ascii="Cambria" w:hAnsi="Cambria" w:cs="Cambria"/>
        </w:rPr>
        <w:t>ҷҳ</w:t>
      </w:r>
      <w:r w:rsidRPr="001C5496">
        <w:rPr>
          <w:rStyle w:val="FontStyle21"/>
          <w:rFonts w:ascii="Times New Roman Tj" w:hAnsi="Times New Roman Tj"/>
        </w:rPr>
        <w:t>ои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мебошад,ки мувофи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он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аз инти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оли маводи х</w:t>
      </w:r>
      <w:r w:rsidRPr="001C5496">
        <w:rPr>
          <w:rStyle w:val="FontStyle21"/>
          <w:rFonts w:ascii="Cambria" w:hAnsi="Cambria" w:cs="Cambria"/>
        </w:rPr>
        <w:t>ӯ</w:t>
      </w:r>
      <w:r w:rsidRPr="001C5496">
        <w:rPr>
          <w:rStyle w:val="FontStyle21"/>
          <w:rFonts w:ascii="Times New Roman Tj" w:hAnsi="Times New Roman Tj"/>
        </w:rPr>
        <w:t>роквор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аз тари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гумрукии ин ё он давлат ситонида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мебошад,ки мувофи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он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аз инти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оли алюминий аз тари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 ситонда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мебошад,ки мувофи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он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барои аз тари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 содир кардани мева ситонда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Style w:val="FontStyle21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Style w:val="FontStyle21"/>
          <w:rFonts w:ascii="Times New Roman Tj" w:hAnsi="Times New Roman Tj"/>
        </w:rPr>
        <w:t>бо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 гумрук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мебошад,ки мувофи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он тан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о аз инти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оли уран ва дигар маводи химияв</w:t>
      </w:r>
      <w:r w:rsidRPr="001C5496">
        <w:rPr>
          <w:rStyle w:val="FontStyle21"/>
          <w:rFonts w:ascii="Cambria" w:hAnsi="Cambria" w:cs="Cambria"/>
        </w:rPr>
        <w:t>ӣ</w:t>
      </w:r>
      <w:r w:rsidRPr="001C5496">
        <w:rPr>
          <w:rStyle w:val="FontStyle21"/>
          <w:rFonts w:ascii="Times New Roman Tj" w:hAnsi="Times New Roman Tj"/>
        </w:rPr>
        <w:t xml:space="preserve"> аз тари</w:t>
      </w:r>
      <w:r w:rsidRPr="001C5496">
        <w:rPr>
          <w:rStyle w:val="FontStyle21"/>
          <w:rFonts w:ascii="Cambria" w:hAnsi="Cambria" w:cs="Cambria"/>
        </w:rPr>
        <w:t>қ</w:t>
      </w:r>
      <w:r w:rsidRPr="001C5496">
        <w:rPr>
          <w:rStyle w:val="FontStyle21"/>
          <w:rFonts w:ascii="Times New Roman Tj" w:hAnsi="Times New Roman Tj"/>
        </w:rPr>
        <w:t>и сар</w:t>
      </w:r>
      <w:r w:rsidRPr="001C5496">
        <w:rPr>
          <w:rStyle w:val="FontStyle21"/>
          <w:rFonts w:ascii="Cambria" w:hAnsi="Cambria" w:cs="Cambria"/>
        </w:rPr>
        <w:t>ҳ</w:t>
      </w:r>
      <w:r w:rsidRPr="001C5496">
        <w:rPr>
          <w:rStyle w:val="FontStyle21"/>
          <w:rFonts w:ascii="Times New Roman Tj" w:hAnsi="Times New Roman Tj"/>
        </w:rPr>
        <w:t>ади гумрукии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икистон ситонда мешавад</w:t>
      </w:r>
      <w:r>
        <w:rPr>
          <w:rStyle w:val="FontStyle21"/>
          <w:rFonts w:ascii="Times New Roman Tj" w:hAnsi="Times New Roman Tj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Style w:val="FontStyle26"/>
          <w:rFonts w:ascii="Times New Roman Tj" w:hAnsi="Times New Roman Tj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97</w:t>
      </w:r>
      <w:r>
        <w:rPr>
          <w:rStyle w:val="FontStyle26"/>
          <w:rFonts w:ascii="Times New Roman Tj" w:hAnsi="Times New Roman Tj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бандар, бандарго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, барнома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борнома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дар он тан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обили истифода набудани 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сулот зикр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</w:rPr>
        <w:t>ҳ</w:t>
      </w:r>
      <w:r w:rsidRPr="001C5496">
        <w:rPr>
          <w:rFonts w:ascii="Times New Roman Tj" w:hAnsi="Times New Roman Tj"/>
          <w:sz w:val="28"/>
          <w:szCs w:val="28"/>
        </w:rPr>
        <w:t>у</w:t>
      </w:r>
      <w:r w:rsidRPr="001C5496">
        <w:rPr>
          <w:rFonts w:ascii="Cambria" w:hAnsi="Cambria" w:cs="Cambria"/>
          <w:sz w:val="28"/>
          <w:szCs w:val="28"/>
        </w:rPr>
        <w:t>ҷҷ</w:t>
      </w:r>
      <w:r w:rsidRPr="001C5496">
        <w:rPr>
          <w:rFonts w:ascii="Times New Roman Tj" w:hAnsi="Times New Roman Tj"/>
          <w:sz w:val="28"/>
          <w:szCs w:val="28"/>
        </w:rPr>
        <w:t xml:space="preserve">ате, ки дар он навъи моли аз </w:t>
      </w:r>
      <w:r w:rsidRPr="001C5496">
        <w:rPr>
          <w:rFonts w:ascii="Cambria" w:hAnsi="Cambria" w:cs="Cambria"/>
          <w:sz w:val="28"/>
          <w:szCs w:val="28"/>
        </w:rPr>
        <w:t>ҷ</w:t>
      </w:r>
      <w:r w:rsidRPr="001C5496">
        <w:rPr>
          <w:rFonts w:ascii="Times New Roman Tj" w:hAnsi="Times New Roman Tj"/>
          <w:sz w:val="28"/>
          <w:szCs w:val="28"/>
        </w:rPr>
        <w:t xml:space="preserve">ое ба </w:t>
      </w:r>
      <w:r w:rsidRPr="001C5496">
        <w:rPr>
          <w:rFonts w:ascii="Cambria" w:hAnsi="Cambria" w:cs="Cambria"/>
          <w:sz w:val="28"/>
          <w:szCs w:val="28"/>
        </w:rPr>
        <w:t>ҷ</w:t>
      </w:r>
      <w:r w:rsidRPr="001C5496">
        <w:rPr>
          <w:rFonts w:ascii="Times New Roman Tj" w:hAnsi="Times New Roman Tj"/>
          <w:sz w:val="28"/>
          <w:szCs w:val="28"/>
        </w:rPr>
        <w:t>ои дигар фиристодашаванда, вазн ва ми</w:t>
      </w:r>
      <w:r w:rsidRPr="001C5496">
        <w:rPr>
          <w:rFonts w:ascii="Cambria" w:hAnsi="Cambria" w:cs="Cambria"/>
          <w:sz w:val="28"/>
          <w:szCs w:val="28"/>
        </w:rPr>
        <w:t>қ</w:t>
      </w:r>
      <w:r w:rsidRPr="001C5496">
        <w:rPr>
          <w:rFonts w:ascii="Times New Roman Tj" w:hAnsi="Times New Roman Tj"/>
          <w:sz w:val="28"/>
          <w:szCs w:val="28"/>
        </w:rPr>
        <w:t xml:space="preserve">дори он </w:t>
      </w:r>
      <w:r w:rsidRPr="001C5496">
        <w:rPr>
          <w:rFonts w:ascii="Cambria" w:hAnsi="Cambria" w:cs="Cambria"/>
          <w:sz w:val="28"/>
          <w:szCs w:val="28"/>
        </w:rPr>
        <w:t>қ</w:t>
      </w:r>
      <w:r w:rsidRPr="001C5496">
        <w:rPr>
          <w:rFonts w:ascii="Times New Roman Tj" w:hAnsi="Times New Roman Tj"/>
          <w:sz w:val="28"/>
          <w:szCs w:val="28"/>
        </w:rPr>
        <w:t>айд шудааст, борхат</w:t>
      </w:r>
      <w:r>
        <w:rPr>
          <w:rFonts w:ascii="Times New Roman Tj" w:hAnsi="Times New Roman Tj"/>
          <w:sz w:val="28"/>
          <w:szCs w:val="28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дар он тан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дар корхона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саноат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истифода шудани 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сулот зикр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дар он тан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со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иби 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сулот зикр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дар он тан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корхона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саноатии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абулкунандаи 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сулот зикр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99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борнома,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>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 xml:space="preserve">гир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брокер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шандаи маводи 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рока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</w:rPr>
        <w:t>восита, миёнарав дар харидуфур</w:t>
      </w:r>
      <w:r w:rsidRPr="001C5496">
        <w:rPr>
          <w:rFonts w:ascii="Cambria" w:hAnsi="Cambria" w:cs="Cambria"/>
          <w:sz w:val="28"/>
          <w:szCs w:val="28"/>
        </w:rPr>
        <w:t>ӯ</w:t>
      </w:r>
      <w:r w:rsidRPr="001C5496">
        <w:rPr>
          <w:rFonts w:ascii="Times New Roman Tj" w:hAnsi="Times New Roman Tj"/>
          <w:sz w:val="28"/>
          <w:szCs w:val="28"/>
        </w:rPr>
        <w:t>ши ягон хел мол ё муомилаи мушаххаси дигар</w:t>
      </w:r>
      <w:r>
        <w:rPr>
          <w:rFonts w:ascii="Times New Roman Tj" w:hAnsi="Times New Roman Tj"/>
          <w:sz w:val="28"/>
          <w:szCs w:val="28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андиси иншооти калони саноат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ронандаи воситаи на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лиёти махсус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шахси ба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айдгирандаи су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хоса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101</w:t>
      </w:r>
      <w:r>
        <w:rPr>
          <w:rFonts w:ascii="Times New Roman Tj" w:hAnsi="Times New Roman Tj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хун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на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зак, оромиш, гуво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сохти морфолог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рехта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Вожаи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аппелятсия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аслан аз кадом аст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рус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олмон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фаронсав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беша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>рванд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5A16E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рванди давлати дигар 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5A16E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ватанашро тарк карда, дар давлати дигар зиндаг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5A16E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шахрванди ду давлат 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5A16E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ие мебошад, 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румияти шахсро аз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нишон меди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5A16E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шахрванди ду ё зиёда давлат 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CC0E63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Беша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чанд намуд дорад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CC0E63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1намуд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CC0E63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2 намуд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CC0E63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3 намуд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CC0E63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4 намуд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CC0E63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5 намуд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Кадом намуд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беша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муайян шудааст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мува</w:t>
      </w:r>
      <w:r w:rsidRPr="001C5496">
        <w:rPr>
          <w:rFonts w:ascii="Cambria" w:hAnsi="Cambria" w:cs="Cambria"/>
          <w:sz w:val="28"/>
          <w:szCs w:val="28"/>
          <w:lang w:bidi="fa-IR"/>
        </w:rPr>
        <w:t>ққ</w:t>
      </w:r>
      <w:r w:rsidRPr="001C5496">
        <w:rPr>
          <w:rFonts w:ascii="Times New Roman Tj" w:hAnsi="Times New Roman Tj"/>
          <w:sz w:val="28"/>
          <w:szCs w:val="28"/>
          <w:lang w:bidi="fa-IR"/>
        </w:rPr>
        <w:t>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доим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яккарата ва чандкарата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мавсим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нисб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мутла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нисб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пулак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ройгон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 xml:space="preserve">сафир, сафорат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сафир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корманди муссисаи таълим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корманди хо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агии коммунал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корманди вазорати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тисод ва савдо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фиристода, расул, намояндаи олима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исоми як давлат,ки расман дар давлати дигар пазируфта шуда маъмурият дорад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корманди китобхонаи милл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 xml:space="preserve">миссия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109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миссия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раиси ягон корхонаи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намояндаг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,маъмурият, рисолат,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айати ин ё он мамлакат(ё созмони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доир ба масъалае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сарму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осиби корхонаи са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айати техникии муассиси таълим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протокол оид ба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амкории якчанд давлат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саммит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вазирони кор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намояндагони сафоратхона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намояндагони сат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ол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сарони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о,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лоси сат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ол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аласаи навбатии сафоратхона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аласаи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амъбастии солонаи намояндаги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баррас</w:t>
      </w:r>
      <w:r w:rsidRPr="001C5496">
        <w:rPr>
          <w:rFonts w:ascii="Cambria" w:hAnsi="Cambria" w:cs="Cambria"/>
          <w:b/>
          <w:sz w:val="28"/>
          <w:szCs w:val="28"/>
        </w:rPr>
        <w:t>ӣ</w:t>
      </w:r>
      <w:r w:rsidRPr="001C5496">
        <w:rPr>
          <w:rFonts w:ascii="Times New Roman Tj" w:hAnsi="Times New Roman Tj"/>
          <w:b/>
          <w:sz w:val="28"/>
          <w:szCs w:val="28"/>
        </w:rPr>
        <w:t>, бахш, ба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о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Даъвои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аппелятсион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чист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суди поён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мурофиаи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иноят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пешакии суди поён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оид ба парвандаи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яке аз шакл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шикоят аз болои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арори ба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увва(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укм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- 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онун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надаромадаи суд дар мурофиаи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иноят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арори суди поён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дар мурофиаи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алномаи суди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тисод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конвенсия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228D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консул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228D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раиси ширкати байналмилал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228D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намоянда, корманди намояндагии дипломатии ин ё он мамлакат дар кишвари дигар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228D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сарму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осиби корхонаи са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228D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айати техникии намояндагии давлати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4228D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протокол оид ба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амкории якчанд давлат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216787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коргузории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бандар,бахш,бима, вом, вомбарг,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>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>гир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Style w:val="FontStyle26"/>
          <w:rFonts w:ascii="Times New Roman Tj" w:hAnsi="Times New Roman Tj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вето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вазирони кор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розиг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додан барои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алли ягон масъала ё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абули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арор(тасмим гирифтан</w:t>
      </w:r>
      <w:r>
        <w:rPr>
          <w:rFonts w:ascii="Times New Roman Tj" w:hAnsi="Times New Roman Tj"/>
          <w:sz w:val="28"/>
          <w:szCs w:val="28"/>
          <w:lang w:bidi="fa-IR"/>
        </w:rPr>
        <w:t>);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намояндагони сат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ол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сарони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о,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лоси сат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ол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раъи «не», мухолифат, истодагар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кардан; розиг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надодан барои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алли ягон масъала ё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абули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арор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аласаи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амъбастии солонаи намояндаги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 –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айрибе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дошт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айридавлат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айрикасб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,адлияв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адолатгустар, айбдор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 ва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 ва ё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0B4CF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 –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адлияв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айбгузор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, айбдоркунанда,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айристандарт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ало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ач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,айбнома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 ва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i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 ва ё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119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 xml:space="preserve">вето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C23E0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конвенсия</w:t>
      </w:r>
      <w:r w:rsidRPr="001C5496">
        <w:rPr>
          <w:rStyle w:val="FontStyle21"/>
          <w:rFonts w:ascii="Times New Roman Tj" w:hAnsi="Times New Roman Tj"/>
        </w:rPr>
        <w:t xml:space="preserve"> 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вазирони кор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намояндагони сафоратхона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кишвар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рии намояндагони сат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сафоратхона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бо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узъ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ва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ё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днома,муо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ада,тавофу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якчанд давлат оид ба ягон масъала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802B66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вето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 –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ало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ач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днома, амонаткасса,амонатдор </w:t>
      </w:r>
      <w:r w:rsidRPr="001C5496">
        <w:rPr>
          <w:rFonts w:ascii="Times New Roman Tj" w:hAnsi="Times New Roman Tj"/>
          <w:sz w:val="28"/>
          <w:szCs w:val="28"/>
          <w:lang w:bidi="fa-IR"/>
        </w:rPr>
        <w:t>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 ва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 ва ё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i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бо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дар забони муосири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 ба кадом маъно кор фармуда мешавад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андози пули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барои истифодаи замин гирифта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андози пули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ки барои истифодаи чорвои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амъият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гирифта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андози пули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, ки барои истифодаи об гирифта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андози пули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ки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ангоми аз сар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ади мамлакат гузарондани мол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орат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гирифта мешавад:бо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 гумрук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бо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 воридот,…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андози пули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>, ки барои истифодаи замин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лалм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гирифта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3C7A06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коргузории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бимагар, гуво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, дастур, дастурамал, нишона, номзад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Style w:val="FontStyle26"/>
          <w:rFonts w:ascii="Times New Roman Tj" w:hAnsi="Times New Roman Tj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5584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персон грат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фаронсав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Style w:val="FontStyle26"/>
          <w:rFonts w:ascii="Times New Roman Tj" w:hAnsi="Times New Roman Tj"/>
          <w:b w:val="0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Cambria" w:hAnsi="Cambria" w:cs="Cambria"/>
        </w:rPr>
        <w:t>ғ</w:t>
      </w:r>
      <w:r w:rsidRPr="001C5496">
        <w:rPr>
          <w:rStyle w:val="FontStyle26"/>
          <w:rFonts w:ascii="Times New Roman Tj" w:hAnsi="Times New Roman Tj"/>
        </w:rPr>
        <w:t>айрибе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>дошт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>//</w:t>
      </w:r>
      <w:r w:rsidRPr="001C5496">
        <w:rPr>
          <w:rStyle w:val="FontStyle26"/>
          <w:rFonts w:ascii="Cambria" w:hAnsi="Cambria" w:cs="Cambria"/>
        </w:rPr>
        <w:t>ғ</w:t>
      </w:r>
      <w:r w:rsidRPr="001C5496">
        <w:rPr>
          <w:rStyle w:val="FontStyle26"/>
          <w:rFonts w:ascii="Times New Roman Tj" w:hAnsi="Times New Roman Tj"/>
        </w:rPr>
        <w:t>айрисанитар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он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он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о, ки дар он бе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дошт ва усул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он риоя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он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он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о, ки дар онро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бари корхона, муассиса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абул кардааст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чизе, ки масъули корхона дуруст ме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исобад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ое, ки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оида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санитар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риоя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он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он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о, ки дар он бе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дошт ва усул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он риоя намешавад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бисёрша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>рванд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Style w:val="FontStyle26"/>
          <w:rFonts w:ascii="Times New Roman Tj" w:hAnsi="Times New Roman Tj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рванди давлати дигар 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ватанашро тарк карда, дар давлати дигар зиндаг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рвандро г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янд, ки ша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рвандии бештар аз ду дар ихтиёри худ дорад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ванди давлати дури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ии шахсе, ки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ванди давлати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авору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амзабон 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>гир</w:t>
      </w:r>
      <w:r w:rsidRPr="001C5496">
        <w:rPr>
          <w:rFonts w:ascii="Cambria" w:hAnsi="Cambria" w:cs="Cambria"/>
          <w:b/>
          <w:sz w:val="28"/>
          <w:szCs w:val="28"/>
        </w:rPr>
        <w:t>ӣ</w:t>
      </w:r>
      <w:r w:rsidRPr="001C5496">
        <w:rPr>
          <w:rFonts w:ascii="Times New Roman Tj" w:hAnsi="Times New Roman Tj"/>
          <w:b/>
          <w:sz w:val="28"/>
          <w:szCs w:val="28"/>
        </w:rPr>
        <w:t>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>го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>ситон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129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ноболи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буриш, сафеда, нотавон, безурёт, баша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ват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сохти морфолог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рехта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 –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i/>
          <w:sz w:val="28"/>
          <w:szCs w:val="28"/>
        </w:rPr>
        <w:t>вомбарг,</w:t>
      </w:r>
      <w:r w:rsidRPr="001C5496">
        <w:rPr>
          <w:rFonts w:ascii="Times New Roman Tj" w:hAnsi="Times New Roman Tj"/>
          <w:b/>
          <w:sz w:val="28"/>
          <w:szCs w:val="28"/>
        </w:rPr>
        <w:t xml:space="preserve"> вомгиранда, гуво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, гуво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инома, гуво</w:t>
      </w:r>
      <w:r w:rsidRPr="001C5496">
        <w:rPr>
          <w:rFonts w:ascii="Cambria" w:hAnsi="Cambria" w:cs="Cambria"/>
          <w:b/>
          <w:sz w:val="28"/>
          <w:szCs w:val="28"/>
        </w:rPr>
        <w:t>ҳӣ</w:t>
      </w:r>
      <w:r w:rsidRPr="001C5496">
        <w:rPr>
          <w:rFonts w:ascii="Times New Roman Tj" w:hAnsi="Times New Roman Tj"/>
          <w:b/>
          <w:sz w:val="28"/>
          <w:szCs w:val="28"/>
        </w:rPr>
        <w:t>, гуво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нома, гузарга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, гузарго</w:t>
      </w:r>
      <w:r w:rsidRPr="001C5496">
        <w:rPr>
          <w:rFonts w:ascii="Cambria" w:hAnsi="Cambria" w:cs="Cambria"/>
          <w:b/>
          <w:sz w:val="28"/>
          <w:szCs w:val="28"/>
        </w:rPr>
        <w:t>ҳ</w:t>
      </w:r>
      <w:r w:rsidRPr="001C5496">
        <w:rPr>
          <w:rFonts w:ascii="Times New Roman Tj" w:hAnsi="Times New Roman Tj"/>
          <w:b/>
          <w:sz w:val="28"/>
          <w:szCs w:val="28"/>
        </w:rPr>
        <w:t>, гузориш, гузоришгар, гузоришди</w:t>
      </w:r>
      <w:r w:rsidRPr="001C5496">
        <w:rPr>
          <w:rFonts w:ascii="Cambria" w:hAnsi="Cambria" w:cs="Cambria"/>
          <w:b/>
          <w:sz w:val="28"/>
          <w:szCs w:val="28"/>
        </w:rPr>
        <w:t>ҳӣ</w:t>
      </w:r>
      <w:r w:rsidRPr="001C5496">
        <w:rPr>
          <w:rFonts w:ascii="Times New Roman Tj" w:hAnsi="Times New Roman Tj"/>
          <w:b/>
          <w:sz w:val="28"/>
          <w:szCs w:val="28"/>
        </w:rPr>
        <w:t xml:space="preserve">, гузоришнома </w:t>
      </w:r>
      <w:r w:rsidRPr="001C5496">
        <w:rPr>
          <w:rFonts w:ascii="Times New Roman Tj" w:hAnsi="Times New Roman Tj"/>
          <w:sz w:val="28"/>
          <w:szCs w:val="28"/>
          <w:lang w:bidi="fa-IR"/>
        </w:rPr>
        <w:t>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 сохта шудаанд </w:t>
      </w:r>
      <w:r>
        <w:rPr>
          <w:rFonts w:ascii="Times New Roman Tj" w:hAnsi="Times New Roman Tj"/>
          <w:sz w:val="28"/>
          <w:szCs w:val="28"/>
          <w:lang w:bidi="fa-IR"/>
        </w:rPr>
        <w:t>?</w:t>
      </w:r>
      <w:r>
        <w:rPr>
          <w:rStyle w:val="FontStyle26"/>
          <w:rFonts w:ascii="Times New Roman Tj" w:hAnsi="Times New Roman Tj"/>
        </w:rPr>
        <w:t>;</w:t>
      </w:r>
    </w:p>
    <w:p w:rsidR="0069354C" w:rsidRDefault="0069354C" w:rsidP="000D771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 ва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0D771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0D771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0D771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 ва ё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0D7719">
      <w:pPr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i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131</w:t>
      </w:r>
      <w:r>
        <w:rPr>
          <w:rFonts w:ascii="Times New Roman Tj" w:hAnsi="Times New Roman Tj"/>
          <w:i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борнома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нархи мол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нархи мол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бо арзи хори</w:t>
      </w:r>
      <w:r w:rsidRPr="001C5496">
        <w:rPr>
          <w:rFonts w:ascii="Cambria" w:hAnsi="Cambria" w:cs="Cambria"/>
          <w:sz w:val="28"/>
          <w:szCs w:val="28"/>
          <w:lang w:bidi="fa-IR"/>
        </w:rPr>
        <w:t>ҷӣ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 оид ба 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хта нашудани молу ашъё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нархи молу ашъё бо арзиши изофашуда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ате, ки дар он навъи моли 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ое ба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дигар фиристодашаванда, вазн ва ми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дори он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айд карда шудааст, борхат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7963D8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бо</w:t>
      </w:r>
      <w:r w:rsidRPr="001C5496">
        <w:rPr>
          <w:rStyle w:val="FontStyle26"/>
          <w:rFonts w:ascii="Cambria" w:hAnsi="Cambria" w:cs="Cambria"/>
        </w:rPr>
        <w:t>ҷ</w:t>
      </w:r>
      <w:r w:rsidRPr="001C5496">
        <w:rPr>
          <w:rStyle w:val="FontStyle26"/>
          <w:rFonts w:ascii="Times New Roman Tj" w:hAnsi="Times New Roman Tj"/>
        </w:rPr>
        <w:t xml:space="preserve">хона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муассисае, ки андоз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давлатиро мегирад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муассисае, ки андоз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давлатиро муайян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муассисаи гумрукие, ки ба гузаронидани мол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аз сар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ад назорат карда, андоз(бо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-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арраршударо мегирад, гумрук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муассисае, ки андоз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иловагиро мегирад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муассисае, ки мабла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и андоз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давлатиро назорат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532D9B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гаравнома//гаравхат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 оид ба маош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 оид ба саломат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барои минбаъд мунохиша(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ан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ол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накардан дода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барои минбаъд аз сар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ади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умхур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убур накардан дода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991DA5">
      <w:pPr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хати гарав,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ате, ки барои чизи ба гарав мондашуда дода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Калима-и</w:t>
      </w:r>
      <w:r w:rsidRPr="001C5496">
        <w:rPr>
          <w:rFonts w:ascii="Times New Roman Tj" w:hAnsi="Times New Roman Tj"/>
          <w:sz w:val="28"/>
          <w:szCs w:val="28"/>
          <w:lang w:bidi="fa-IR"/>
        </w:rPr>
        <w:t>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Style w:val="FontStyle26"/>
          <w:rFonts w:ascii="Times New Roman Tj" w:hAnsi="Times New Roman Tj"/>
        </w:rPr>
        <w:t xml:space="preserve"> гарав,</w:t>
      </w:r>
      <w:r w:rsidRPr="001C5496">
        <w:rPr>
          <w:rFonts w:ascii="Times New Roman Tj" w:hAnsi="Times New Roman Tj"/>
          <w:b/>
          <w:sz w:val="28"/>
          <w:szCs w:val="28"/>
        </w:rPr>
        <w:t>гарав</w:t>
      </w:r>
      <w:r w:rsidRPr="001C5496">
        <w:rPr>
          <w:rFonts w:ascii="Cambria" w:hAnsi="Cambria" w:cs="Cambria"/>
          <w:b/>
          <w:sz w:val="28"/>
          <w:szCs w:val="28"/>
        </w:rPr>
        <w:t>ӣ</w:t>
      </w:r>
      <w:r w:rsidRPr="001C5496">
        <w:rPr>
          <w:rFonts w:ascii="Times New Roman Tj" w:hAnsi="Times New Roman Tj"/>
          <w:b/>
          <w:sz w:val="28"/>
          <w:szCs w:val="28"/>
        </w:rPr>
        <w:t>,гаравхона, гаравнома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Cambria" w:hAnsi="Cambria" w:cs="Cambria"/>
        </w:rPr>
        <w:t>ғ</w:t>
      </w:r>
      <w:r w:rsidRPr="001C5496">
        <w:rPr>
          <w:rStyle w:val="FontStyle26"/>
          <w:rFonts w:ascii="Times New Roman Tj" w:hAnsi="Times New Roman Tj"/>
        </w:rPr>
        <w:t>айриштат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корманде, ки бе маош (бемузд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корманде, ки 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дадори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ме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натиашро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ро намекунад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корманде, ки аз 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даи кор намебарояд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ба штат дохилнагардида, берун аз штат; корманди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айриштат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корманде, ки бе ягон коршикан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фаъолият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изофакор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Style w:val="FontStyle26"/>
          <w:rFonts w:ascii="Times New Roman Tj" w:hAnsi="Times New Roman Tj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кори бемузду ройгон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коре, ки зиёда аз ва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амри маъмурият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ро карда мешавад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коре, ки зиёда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ва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бе амри маъмурият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ро карда мешава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коре, ки бе сифат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ро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коре, ки пеш аз м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лати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аррашуда 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ро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Калима-и</w:t>
      </w:r>
      <w:r w:rsidRPr="001C5496">
        <w:rPr>
          <w:rFonts w:ascii="Times New Roman Tj" w:hAnsi="Times New Roman Tj"/>
          <w:sz w:val="28"/>
          <w:szCs w:val="28"/>
          <w:lang w:bidi="fa-IR"/>
        </w:rPr>
        <w:t>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Style w:val="FontStyle26"/>
          <w:rFonts w:ascii="Times New Roman Tj" w:hAnsi="Times New Roman Tj"/>
        </w:rPr>
        <w:t xml:space="preserve"> коргузор, корди</w:t>
      </w:r>
      <w:r w:rsidRPr="001C5496">
        <w:rPr>
          <w:rStyle w:val="FontStyle26"/>
          <w:rFonts w:ascii="Cambria" w:hAnsi="Cambria" w:cs="Cambria"/>
        </w:rPr>
        <w:t>ҳ</w:t>
      </w:r>
      <w:r w:rsidRPr="001C5496">
        <w:rPr>
          <w:rStyle w:val="FontStyle26"/>
          <w:rFonts w:ascii="Times New Roman Tj" w:hAnsi="Times New Roman Tj"/>
        </w:rPr>
        <w:t xml:space="preserve">анда,корманд, корнома, коршинос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b/>
          <w:bCs/>
          <w:spacing w:val="10"/>
          <w:sz w:val="28"/>
          <w:szCs w:val="28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Калима-и</w:t>
      </w:r>
      <w:r w:rsidRPr="001C5496">
        <w:rPr>
          <w:rFonts w:ascii="Times New Roman Tj" w:hAnsi="Times New Roman Tj"/>
          <w:sz w:val="28"/>
          <w:szCs w:val="28"/>
          <w:lang w:bidi="fa-IR"/>
        </w:rPr>
        <w:t>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Style w:val="FontStyle26"/>
          <w:rFonts w:ascii="Times New Roman Tj" w:hAnsi="Times New Roman Tj"/>
        </w:rPr>
        <w:t xml:space="preserve"> брокер, вагон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139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6"/>
          <w:rFonts w:ascii="Cambria" w:hAnsi="Cambria" w:cs="Cambria"/>
        </w:rPr>
        <w:t>ғ</w:t>
      </w:r>
      <w:r w:rsidRPr="001C5496">
        <w:rPr>
          <w:rStyle w:val="FontStyle26"/>
          <w:rFonts w:ascii="Times New Roman Tj" w:hAnsi="Times New Roman Tj"/>
        </w:rPr>
        <w:t>айристандарт</w:t>
      </w:r>
      <w:r w:rsidRPr="001C5496">
        <w:rPr>
          <w:rStyle w:val="FontStyle26"/>
          <w:rFonts w:ascii="Cambria" w:hAnsi="Cambria" w:cs="Cambria"/>
        </w:rPr>
        <w:t>ӣ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он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ки ба талаботи стандарт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авобг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мебошад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он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ва он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о, ки дар онро ро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бари корхона, муассиса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абул кардааст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чизе, ки масъули корхона дуруст ме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исобад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991DA5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ое, ки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оида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санитар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риоя шудааст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991DA5">
      <w:pPr>
        <w:jc w:val="both"/>
        <w:rPr>
          <w:rStyle w:val="FontStyle26"/>
          <w:rFonts w:ascii="Times New Roman Tj" w:hAnsi="Times New Roman Tj"/>
          <w:i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он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ки ба талаботи стандарт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авобг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немебошад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15700F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нотавон, безурёт, баша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ват, суд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сохти морфолог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сохта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мураккаб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таркиб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рехта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i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сафорат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ое, ки дар он намояндаи 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оратии ширкат кор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ое, ки дар он намояндаи вазорати маориф ва илм кор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ое, ки дар он сафир ва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айати хадамоти дипломатии як кишвар дар дигар кишвар кору фаъолият менамоянд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ое, ки дар он намояндаи федератсияи футбол кор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4C0F24">
      <w:pPr>
        <w:spacing w:after="0" w:line="240" w:lineRule="auto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ое, ки дар он намояндаи хо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аги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де</w:t>
      </w:r>
      <w:r w:rsidRPr="001C5496">
        <w:rPr>
          <w:rFonts w:ascii="Cambria" w:hAnsi="Cambria" w:cs="Cambria"/>
          <w:sz w:val="28"/>
          <w:szCs w:val="28"/>
          <w:lang w:bidi="fa-IR"/>
        </w:rPr>
        <w:t>ҳқ</w:t>
      </w:r>
      <w:r w:rsidRPr="001C5496">
        <w:rPr>
          <w:rFonts w:ascii="Times New Roman Tj" w:hAnsi="Times New Roman Tj"/>
          <w:sz w:val="28"/>
          <w:szCs w:val="28"/>
          <w:lang w:bidi="fa-IR"/>
        </w:rPr>
        <w:t>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кор мекунад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F24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 –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айбдоршаванда, 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днома, амонат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асоснома, а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дшикан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баённома</w:t>
      </w:r>
      <w:r w:rsidRPr="001C5496">
        <w:rPr>
          <w:rFonts w:ascii="Times New Roman Tj" w:hAnsi="Times New Roman Tj"/>
          <w:b/>
          <w:i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 ва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 ва ё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i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b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143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брокер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>ик</w:t>
      </w:r>
      <w:r w:rsidRPr="001C5496">
        <w:rPr>
          <w:rStyle w:val="FontStyle21"/>
          <w:rFonts w:ascii="Times New Roman Tj" w:hAnsi="Times New Roman Tj"/>
          <w:b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савдогари мол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сохтмон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осиби муассисаи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ти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орат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восита,миёнарав дар харидуфур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ши ягон хел мол ё муомилаи мушаххаси дигар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сардори 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шандагони 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шго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корманди 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/>
          <w:sz w:val="28"/>
          <w:szCs w:val="28"/>
          <w:lang w:bidi="fa-IR"/>
        </w:rPr>
        <w:t>шго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144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миссия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ик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дадории корманд дар мавриди риояи ре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аи кор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намояндаг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маъмурият,рисолат,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айати ин ё он мамлакат доир ба масъалае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басти кор дар муассисаи 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басти кор дар муассисаи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айридавлат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рои вазифа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дар низомномаи корхонаи тавлидот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зикршуда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2C3FB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145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персон нон грат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2C3FB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2C3FB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2C3FB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2C3FB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2C3FB9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фаронсав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146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Калима –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ои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амонат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, амрбар, амрди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ҳӣ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айринизом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айрисанитар</w:t>
      </w:r>
      <w:r w:rsidRPr="001C5496">
        <w:rPr>
          <w:rFonts w:ascii="Cambria" w:hAnsi="Cambria" w:cs="Cambria"/>
          <w:b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ч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гуна сохта шудаанд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 ва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 ва ё ванд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4C0F24">
      <w:pPr>
        <w:spacing w:after="0"/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4C0F24">
      <w:pPr>
        <w:spacing w:after="0"/>
        <w:jc w:val="both"/>
        <w:rPr>
          <w:rFonts w:ascii="Times New Roman Tj" w:hAnsi="Times New Roman Tj"/>
          <w:i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аз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бо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узъи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147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Калима-и</w:t>
      </w:r>
      <w:r w:rsidRPr="001C5496">
        <w:rPr>
          <w:rFonts w:ascii="Times New Roman Tj" w:hAnsi="Times New Roman Tj"/>
          <w:sz w:val="28"/>
          <w:szCs w:val="28"/>
          <w:lang w:bidi="fa-IR"/>
        </w:rPr>
        <w:t>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Style w:val="FontStyle26"/>
          <w:rFonts w:ascii="Times New Roman Tj" w:hAnsi="Times New Roman Tj"/>
        </w:rPr>
        <w:t xml:space="preserve"> адлия, амвол,амонат, баёнот, вазир, , ваколат,ворис,далел, даъво, кафолат,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148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Times New Roman Tj" w:hAnsi="Times New Roman Tj"/>
          <w:b/>
          <w:sz w:val="28"/>
          <w:szCs w:val="28"/>
          <w:lang w:bidi="fa-IR"/>
        </w:rPr>
        <w:t>айбнома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Style w:val="FontStyle21"/>
          <w:rFonts w:ascii="Times New Roman Tj" w:hAnsi="Times New Roman Tj"/>
        </w:rPr>
        <w:t>дар забони адабии то</w:t>
      </w:r>
      <w:r w:rsidRPr="001C5496">
        <w:rPr>
          <w:rStyle w:val="FontStyle21"/>
          <w:rFonts w:ascii="Cambria" w:hAnsi="Cambria" w:cs="Cambria"/>
        </w:rPr>
        <w:t>ҷ</w:t>
      </w:r>
      <w:r w:rsidRPr="001C5496">
        <w:rPr>
          <w:rStyle w:val="FontStyle21"/>
          <w:rFonts w:ascii="Times New Roman Tj" w:hAnsi="Times New Roman Tj"/>
        </w:rPr>
        <w:t xml:space="preserve">ик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номаи му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аррар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ба номи касе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номаи шар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қӣ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: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укми айбдоркун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айбдоркун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,хулосаи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укми мурофиаи суд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у</w:t>
      </w:r>
      <w:r w:rsidRPr="001C5496">
        <w:rPr>
          <w:rFonts w:ascii="Cambria" w:hAnsi="Cambria" w:cs="Cambria"/>
          <w:sz w:val="28"/>
          <w:szCs w:val="28"/>
          <w:lang w:bidi="fa-IR"/>
        </w:rPr>
        <w:t>ҷҷ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ати 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айрирасмии сардори корхона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хулосаи экспертизаи тибб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149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Калима-и</w:t>
      </w:r>
      <w:r w:rsidRPr="001C5496">
        <w:rPr>
          <w:rFonts w:ascii="Times New Roman Tj" w:hAnsi="Times New Roman Tj"/>
          <w:sz w:val="28"/>
          <w:szCs w:val="28"/>
          <w:lang w:bidi="fa-IR"/>
        </w:rPr>
        <w:t>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Style w:val="FontStyle26"/>
          <w:rFonts w:ascii="Times New Roman Tj" w:hAnsi="Times New Roman Tj"/>
        </w:rPr>
        <w:t xml:space="preserve"> амр,авф,аснод, вазорат, вакил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b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150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Style w:val="FontStyle26"/>
          <w:rFonts w:ascii="Times New Roman Tj" w:hAnsi="Times New Roman Tj"/>
          <w:b w:val="0"/>
        </w:rPr>
        <w:t>Калима-и</w:t>
      </w:r>
      <w:r w:rsidRPr="001C5496">
        <w:rPr>
          <w:rFonts w:ascii="Times New Roman Tj" w:hAnsi="Times New Roman Tj"/>
          <w:sz w:val="28"/>
          <w:szCs w:val="28"/>
          <w:lang w:bidi="fa-IR"/>
        </w:rPr>
        <w:t>стило</w:t>
      </w:r>
      <w:r w:rsidRPr="001C5496">
        <w:rPr>
          <w:rFonts w:ascii="Cambria" w:hAnsi="Cambria" w:cs="Cambria"/>
          <w:sz w:val="28"/>
          <w:szCs w:val="28"/>
          <w:lang w:bidi="fa-IR"/>
        </w:rPr>
        <w:t>ҳҳ</w:t>
      </w:r>
      <w:r w:rsidRPr="001C5496">
        <w:rPr>
          <w:rFonts w:ascii="Times New Roman Tj" w:hAnsi="Times New Roman Tj"/>
          <w:sz w:val="28"/>
          <w:szCs w:val="28"/>
          <w:lang w:bidi="fa-IR"/>
        </w:rPr>
        <w:t>ои</w:t>
      </w:r>
      <w:r w:rsidRPr="001C5496">
        <w:rPr>
          <w:rStyle w:val="FontStyle26"/>
          <w:rFonts w:ascii="Times New Roman Tj" w:hAnsi="Times New Roman Tj"/>
        </w:rPr>
        <w:t xml:space="preserve"> идора,кафил, касб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ати баромад ба кадом 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/>
          <w:sz w:val="28"/>
          <w:szCs w:val="28"/>
          <w:lang w:bidi="fa-IR"/>
        </w:rPr>
        <w:t>и 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/>
          <w:sz w:val="28"/>
          <w:szCs w:val="28"/>
          <w:lang w:bidi="fa-IR"/>
        </w:rPr>
        <w:t>о дохил 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англис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/>
          <w:sz w:val="28"/>
          <w:szCs w:val="28"/>
          <w:lang w:bidi="fa-IR"/>
        </w:rPr>
        <w:t>тибосии 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5700F">
      <w:pPr>
        <w:jc w:val="both"/>
        <w:rPr>
          <w:rFonts w:ascii="Times New Roman Tj" w:hAnsi="Times New Roman Tj"/>
          <w:i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i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151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</w:t>
      </w:r>
      <w:r w:rsidRPr="001C5496">
        <w:rPr>
          <w:rFonts w:ascii="Times New Roman Tj" w:hAnsi="Times New Roman Tj"/>
          <w:b/>
          <w:sz w:val="28"/>
          <w:szCs w:val="28"/>
        </w:rPr>
        <w:t>борнома, 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/>
          <w:b/>
          <w:sz w:val="28"/>
          <w:szCs w:val="28"/>
        </w:rPr>
        <w:t xml:space="preserve">, </w:t>
      </w:r>
      <w:r w:rsidRPr="001C5496">
        <w:rPr>
          <w:rFonts w:ascii="Times New Roman Tj" w:hAnsi="Times New Roman Tj" w:cs="Times New Roman Tj"/>
          <w:b/>
          <w:sz w:val="28"/>
          <w:szCs w:val="28"/>
        </w:rPr>
        <w:t>бо</w:t>
      </w:r>
      <w:r w:rsidRPr="001C5496">
        <w:rPr>
          <w:rFonts w:ascii="Cambria" w:hAnsi="Cambria" w:cs="Cambria"/>
          <w:b/>
          <w:sz w:val="28"/>
          <w:szCs w:val="28"/>
        </w:rPr>
        <w:t>ҷ</w:t>
      </w:r>
      <w:r w:rsidRPr="001C5496">
        <w:rPr>
          <w:rFonts w:ascii="Times New Roman Tj" w:hAnsi="Times New Roman Tj" w:cs="Times New Roman Tj"/>
          <w:b/>
          <w:sz w:val="28"/>
          <w:szCs w:val="28"/>
        </w:rPr>
        <w:t>гир</w:t>
      </w:r>
      <w:r w:rsidRPr="001C5496">
        <w:rPr>
          <w:rFonts w:ascii="Times New Roman Tj" w:hAnsi="Times New Roman Tj"/>
          <w:b/>
          <w:sz w:val="28"/>
          <w:szCs w:val="28"/>
        </w:rPr>
        <w:t xml:space="preserve">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аз 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ати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баромад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ба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кадом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гур</w:t>
      </w:r>
      <w:r w:rsidRPr="001C5496">
        <w:rPr>
          <w:rFonts w:ascii="Cambria" w:hAnsi="Cambria" w:cs="Cambria"/>
          <w:sz w:val="28"/>
          <w:szCs w:val="28"/>
          <w:lang w:bidi="fa-IR"/>
        </w:rPr>
        <w:t>ӯҳ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калима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дохил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мешаванд</w:t>
      </w:r>
      <w:r>
        <w:rPr>
          <w:rFonts w:ascii="Times New Roman Tj" w:hAnsi="Times New Roman Tj"/>
          <w:sz w:val="28"/>
          <w:szCs w:val="28"/>
          <w:lang w:bidi="fa-IR"/>
        </w:rPr>
        <w:t>?;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аслан то</w:t>
      </w:r>
      <w:r w:rsidRPr="001C5496">
        <w:rPr>
          <w:rFonts w:ascii="Cambria" w:hAnsi="Cambria" w:cs="Cambria"/>
          <w:sz w:val="28"/>
          <w:szCs w:val="28"/>
          <w:lang w:bidi="fa-IR"/>
        </w:rPr>
        <w:t>ҷ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тибосии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турк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-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му</w:t>
      </w:r>
      <w:r w:rsidRPr="001C5496">
        <w:rPr>
          <w:rFonts w:ascii="Cambria" w:hAnsi="Cambria" w:cs="Cambria"/>
          <w:sz w:val="28"/>
          <w:szCs w:val="28"/>
          <w:lang w:bidi="fa-IR"/>
        </w:rPr>
        <w:t>ғ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ул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тибосии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араб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тибосии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юнон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Pr="001C5496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и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тибосии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лотин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Style w:val="FontStyle26"/>
          <w:rFonts w:ascii="Times New Roman Tj" w:hAnsi="Times New Roman Tj"/>
        </w:rPr>
      </w:pPr>
      <w:r>
        <w:rPr>
          <w:rFonts w:ascii="Times New Roman Tj" w:hAnsi="Times New Roman Tj"/>
          <w:sz w:val="28"/>
          <w:szCs w:val="28"/>
          <w:lang w:bidi="fa-IR"/>
        </w:rPr>
        <w:t>@</w:t>
      </w:r>
      <w:r w:rsidRPr="001C5496">
        <w:rPr>
          <w:rFonts w:ascii="Times New Roman Tj" w:hAnsi="Times New Roman Tj"/>
          <w:sz w:val="28"/>
          <w:szCs w:val="28"/>
          <w:lang w:bidi="fa-IR"/>
        </w:rPr>
        <w:t>152</w:t>
      </w:r>
      <w:r>
        <w:rPr>
          <w:rFonts w:ascii="Times New Roman Tj" w:hAnsi="Times New Roman Tj"/>
          <w:sz w:val="28"/>
          <w:szCs w:val="28"/>
          <w:lang w:bidi="fa-IR"/>
        </w:rPr>
        <w:t>.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Истило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</w:t>
      </w:r>
      <w:r w:rsidRPr="001C5496">
        <w:rPr>
          <w:rStyle w:val="FontStyle26"/>
          <w:rFonts w:ascii="Times New Roman Tj" w:hAnsi="Times New Roman Tj"/>
        </w:rPr>
        <w:t xml:space="preserve"> брокер </w:t>
      </w:r>
      <w:r w:rsidRPr="001C5496">
        <w:rPr>
          <w:rStyle w:val="FontStyle26"/>
          <w:rFonts w:ascii="Times New Roman Tj" w:hAnsi="Times New Roman Tj"/>
          <w:b w:val="0"/>
        </w:rPr>
        <w:t>чиро ифода мекунад</w:t>
      </w:r>
      <w:r>
        <w:rPr>
          <w:rStyle w:val="FontStyle26"/>
          <w:rFonts w:ascii="Times New Roman Tj" w:hAnsi="Times New Roman Tj"/>
          <w:b w:val="0"/>
        </w:rPr>
        <w:t>?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val="en-US" w:bidi="fa-IR"/>
        </w:rPr>
        <w:t>A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фур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шандаи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маводи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х</w:t>
      </w:r>
      <w:r w:rsidRPr="001C5496">
        <w:rPr>
          <w:rFonts w:ascii="Cambria" w:hAnsi="Cambria" w:cs="Cambria"/>
          <w:sz w:val="28"/>
          <w:szCs w:val="28"/>
          <w:lang w:bidi="fa-IR"/>
        </w:rPr>
        <w:t>ӯ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рока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B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</w:rPr>
        <w:t>восита, миёнарав дар харидуфур</w:t>
      </w:r>
      <w:r w:rsidRPr="001C5496">
        <w:rPr>
          <w:rFonts w:ascii="Cambria" w:hAnsi="Cambria" w:cs="Cambria"/>
          <w:sz w:val="28"/>
          <w:szCs w:val="28"/>
        </w:rPr>
        <w:t>ӯ</w:t>
      </w:r>
      <w:r w:rsidRPr="001C5496">
        <w:rPr>
          <w:rFonts w:ascii="Times New Roman Tj" w:hAnsi="Times New Roman Tj" w:cs="Times New Roman Tj"/>
          <w:sz w:val="28"/>
          <w:szCs w:val="28"/>
        </w:rPr>
        <w:t>ши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ягон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хел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мол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ё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муомилаи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мушаххаси</w:t>
      </w:r>
      <w:r w:rsidRPr="001C5496">
        <w:rPr>
          <w:rFonts w:ascii="Times New Roman Tj" w:hAnsi="Times New Roman Tj"/>
          <w:sz w:val="28"/>
          <w:szCs w:val="28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</w:rPr>
        <w:t>дигар</w:t>
      </w:r>
      <w:r>
        <w:rPr>
          <w:rFonts w:ascii="Times New Roman Tj" w:hAnsi="Times New Roman Tj"/>
          <w:sz w:val="28"/>
          <w:szCs w:val="28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C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му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андиси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иншооти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калони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саноат</w:t>
      </w:r>
      <w:r w:rsidRPr="001C5496">
        <w:rPr>
          <w:rFonts w:ascii="Cambria" w:hAnsi="Cambria" w:cs="Cambria"/>
          <w:sz w:val="28"/>
          <w:szCs w:val="28"/>
          <w:lang w:bidi="fa-IR"/>
        </w:rPr>
        <w:t>ӣ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D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>ронандаи воситаи на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лиёти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махсус</w:t>
      </w:r>
      <w:r>
        <w:rPr>
          <w:rFonts w:ascii="Times New Roman Tj" w:hAnsi="Times New Roman Tj"/>
          <w:sz w:val="28"/>
          <w:szCs w:val="28"/>
          <w:lang w:bidi="fa-IR"/>
        </w:rPr>
        <w:t>;</w:t>
      </w:r>
    </w:p>
    <w:p w:rsidR="0069354C" w:rsidRDefault="0069354C" w:rsidP="001D12E1">
      <w:pPr>
        <w:jc w:val="both"/>
        <w:rPr>
          <w:rFonts w:ascii="Times New Roman Tj" w:hAnsi="Times New Roman Tj"/>
          <w:sz w:val="28"/>
          <w:szCs w:val="28"/>
          <w:lang w:val="tg-Cyrl-TJ" w:bidi="fa-IR"/>
        </w:rPr>
      </w:pPr>
      <w:r>
        <w:rPr>
          <w:rFonts w:ascii="Times New Roman Tj" w:hAnsi="Times New Roman Tj"/>
          <w:sz w:val="28"/>
          <w:szCs w:val="28"/>
          <w:lang w:bidi="fa-IR"/>
        </w:rPr>
        <w:t>$</w:t>
      </w:r>
      <w:r w:rsidRPr="001C5496">
        <w:rPr>
          <w:rFonts w:ascii="Times New Roman Tj" w:hAnsi="Times New Roman Tj"/>
          <w:sz w:val="28"/>
          <w:szCs w:val="28"/>
          <w:lang w:bidi="fa-IR"/>
        </w:rPr>
        <w:t>E</w:t>
      </w:r>
      <w:r>
        <w:rPr>
          <w:rFonts w:ascii="Times New Roman Tj" w:hAnsi="Times New Roman Tj"/>
          <w:sz w:val="28"/>
          <w:szCs w:val="28"/>
          <w:lang w:bidi="fa-IR"/>
        </w:rPr>
        <w:t xml:space="preserve">) 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шахси ба </w:t>
      </w:r>
      <w:r w:rsidRPr="001C5496">
        <w:rPr>
          <w:rFonts w:ascii="Cambria" w:hAnsi="Cambria" w:cs="Cambria"/>
          <w:sz w:val="28"/>
          <w:szCs w:val="28"/>
          <w:lang w:bidi="fa-IR"/>
        </w:rPr>
        <w:t>қ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айдгирандаи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су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бат</w:t>
      </w:r>
      <w:r w:rsidRPr="001C5496">
        <w:rPr>
          <w:rFonts w:ascii="Cambria" w:hAnsi="Cambria" w:cs="Cambria"/>
          <w:sz w:val="28"/>
          <w:szCs w:val="28"/>
          <w:lang w:bidi="fa-IR"/>
        </w:rPr>
        <w:t>ҳ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ои</w:t>
      </w:r>
      <w:r w:rsidRPr="001C5496">
        <w:rPr>
          <w:rFonts w:ascii="Times New Roman Tj" w:hAnsi="Times New Roman Tj"/>
          <w:sz w:val="28"/>
          <w:szCs w:val="28"/>
          <w:lang w:bidi="fa-IR"/>
        </w:rPr>
        <w:t xml:space="preserve"> </w:t>
      </w:r>
      <w:r w:rsidRPr="001C5496">
        <w:rPr>
          <w:rFonts w:ascii="Times New Roman Tj" w:hAnsi="Times New Roman Tj" w:cs="Times New Roman Tj"/>
          <w:sz w:val="28"/>
          <w:szCs w:val="28"/>
          <w:lang w:bidi="fa-IR"/>
        </w:rPr>
        <w:t>хоса</w:t>
      </w:r>
      <w:r w:rsidRPr="001C5496">
        <w:rPr>
          <w:rFonts w:ascii="Times New Roman Tj" w:hAnsi="Times New Roman Tj"/>
          <w:sz w:val="28"/>
          <w:szCs w:val="28"/>
          <w:lang w:bidi="fa-IR"/>
        </w:rPr>
        <w:t>;</w:t>
      </w:r>
      <w:r>
        <w:rPr>
          <w:rFonts w:ascii="Times New Roman Tj" w:hAnsi="Times New Roman Tj"/>
          <w:sz w:val="28"/>
          <w:szCs w:val="28"/>
          <w:lang w:val="tg-Cyrl-TJ" w:bidi="fa-IR"/>
        </w:rPr>
        <w:t xml:space="preserve"> </w:t>
      </w:r>
    </w:p>
    <w:p w:rsidR="0069354C" w:rsidRPr="001C5496" w:rsidRDefault="0069354C" w:rsidP="0015700F">
      <w:pPr>
        <w:jc w:val="both"/>
        <w:rPr>
          <w:rFonts w:ascii="Times New Roman Tj" w:hAnsi="Times New Roman Tj"/>
          <w:sz w:val="28"/>
          <w:szCs w:val="28"/>
          <w:lang w:bidi="fa-IR"/>
        </w:rPr>
      </w:pPr>
    </w:p>
    <w:sectPr w:rsidR="0069354C" w:rsidRPr="001C5496" w:rsidSect="008A7D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71DD6"/>
    <w:multiLevelType w:val="singleLevel"/>
    <w:tmpl w:val="95AA195A"/>
    <w:lvl w:ilvl="0">
      <w:start w:val="1"/>
      <w:numFmt w:val="decimal"/>
      <w:lvlText w:val="%1)"/>
      <w:legacy w:legacy="1" w:legacySpace="0" w:legacyIndent="634"/>
      <w:lvlJc w:val="left"/>
      <w:rPr>
        <w:rFonts w:ascii="Times New Roman" w:hAnsi="Times New Roman" w:cs="Times New Roman" w:hint="default"/>
      </w:rPr>
    </w:lvl>
  </w:abstractNum>
  <w:abstractNum w:abstractNumId="1">
    <w:nsid w:val="73194DF3"/>
    <w:multiLevelType w:val="singleLevel"/>
    <w:tmpl w:val="52DC37AC"/>
    <w:lvl w:ilvl="0">
      <w:start w:val="2"/>
      <w:numFmt w:val="decimal"/>
      <w:lvlText w:val="%1)"/>
      <w:legacy w:legacy="1" w:legacySpace="0" w:legacyIndent="73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700F"/>
    <w:rsid w:val="00001D48"/>
    <w:rsid w:val="00006187"/>
    <w:rsid w:val="00025EF9"/>
    <w:rsid w:val="0003208E"/>
    <w:rsid w:val="00037C41"/>
    <w:rsid w:val="000B4CFF"/>
    <w:rsid w:val="000C78D0"/>
    <w:rsid w:val="000D284B"/>
    <w:rsid w:val="000D7719"/>
    <w:rsid w:val="001159BB"/>
    <w:rsid w:val="00120144"/>
    <w:rsid w:val="00121E77"/>
    <w:rsid w:val="00155584"/>
    <w:rsid w:val="0015700F"/>
    <w:rsid w:val="00181193"/>
    <w:rsid w:val="00182978"/>
    <w:rsid w:val="001C1DCC"/>
    <w:rsid w:val="001C5496"/>
    <w:rsid w:val="001D12E1"/>
    <w:rsid w:val="001D3724"/>
    <w:rsid w:val="001D634B"/>
    <w:rsid w:val="001E7854"/>
    <w:rsid w:val="001F240F"/>
    <w:rsid w:val="0020672F"/>
    <w:rsid w:val="00216787"/>
    <w:rsid w:val="00220A1E"/>
    <w:rsid w:val="002232A9"/>
    <w:rsid w:val="0026645A"/>
    <w:rsid w:val="002849B6"/>
    <w:rsid w:val="002B487C"/>
    <w:rsid w:val="002C2BE3"/>
    <w:rsid w:val="002C328B"/>
    <w:rsid w:val="002C3FB9"/>
    <w:rsid w:val="002F41E0"/>
    <w:rsid w:val="002F4392"/>
    <w:rsid w:val="002F531A"/>
    <w:rsid w:val="00331A1A"/>
    <w:rsid w:val="003456CF"/>
    <w:rsid w:val="00353A3E"/>
    <w:rsid w:val="0035593A"/>
    <w:rsid w:val="00361D71"/>
    <w:rsid w:val="003812FA"/>
    <w:rsid w:val="003A6577"/>
    <w:rsid w:val="003C7A06"/>
    <w:rsid w:val="003E146A"/>
    <w:rsid w:val="003E2817"/>
    <w:rsid w:val="004228D0"/>
    <w:rsid w:val="00433DBB"/>
    <w:rsid w:val="00450720"/>
    <w:rsid w:val="004C0F24"/>
    <w:rsid w:val="005019FC"/>
    <w:rsid w:val="00513FC7"/>
    <w:rsid w:val="005329D2"/>
    <w:rsid w:val="00532D9B"/>
    <w:rsid w:val="00590CFD"/>
    <w:rsid w:val="005A16E5"/>
    <w:rsid w:val="005B58BC"/>
    <w:rsid w:val="005D043F"/>
    <w:rsid w:val="005D2916"/>
    <w:rsid w:val="005E4BF4"/>
    <w:rsid w:val="005E7CF0"/>
    <w:rsid w:val="00621406"/>
    <w:rsid w:val="0069354C"/>
    <w:rsid w:val="00694731"/>
    <w:rsid w:val="006B72FC"/>
    <w:rsid w:val="006B795C"/>
    <w:rsid w:val="00727DA1"/>
    <w:rsid w:val="0075210D"/>
    <w:rsid w:val="00782B0C"/>
    <w:rsid w:val="007963D8"/>
    <w:rsid w:val="007B2CA6"/>
    <w:rsid w:val="007C7176"/>
    <w:rsid w:val="00802B66"/>
    <w:rsid w:val="008148C5"/>
    <w:rsid w:val="00817B98"/>
    <w:rsid w:val="0082338D"/>
    <w:rsid w:val="00831C2C"/>
    <w:rsid w:val="00865E3E"/>
    <w:rsid w:val="00866BB6"/>
    <w:rsid w:val="00870266"/>
    <w:rsid w:val="008751EB"/>
    <w:rsid w:val="0087723B"/>
    <w:rsid w:val="00884F79"/>
    <w:rsid w:val="00885EF9"/>
    <w:rsid w:val="0089316D"/>
    <w:rsid w:val="008978F0"/>
    <w:rsid w:val="008A7DC1"/>
    <w:rsid w:val="008C6794"/>
    <w:rsid w:val="008E2171"/>
    <w:rsid w:val="008F0D95"/>
    <w:rsid w:val="009050A1"/>
    <w:rsid w:val="00914670"/>
    <w:rsid w:val="009206B2"/>
    <w:rsid w:val="00921294"/>
    <w:rsid w:val="00940E9C"/>
    <w:rsid w:val="00943910"/>
    <w:rsid w:val="009459FB"/>
    <w:rsid w:val="00947AF8"/>
    <w:rsid w:val="00960100"/>
    <w:rsid w:val="00991DA5"/>
    <w:rsid w:val="00996BC3"/>
    <w:rsid w:val="009A31C0"/>
    <w:rsid w:val="009C23E0"/>
    <w:rsid w:val="00A476CD"/>
    <w:rsid w:val="00A85C80"/>
    <w:rsid w:val="00AD6AEF"/>
    <w:rsid w:val="00AE3EF8"/>
    <w:rsid w:val="00B21A22"/>
    <w:rsid w:val="00B606E2"/>
    <w:rsid w:val="00B7666A"/>
    <w:rsid w:val="00B768D7"/>
    <w:rsid w:val="00B95B72"/>
    <w:rsid w:val="00C0229C"/>
    <w:rsid w:val="00C93BCB"/>
    <w:rsid w:val="00CA001F"/>
    <w:rsid w:val="00CB7F4D"/>
    <w:rsid w:val="00CC0E63"/>
    <w:rsid w:val="00D207F6"/>
    <w:rsid w:val="00D71173"/>
    <w:rsid w:val="00DD047F"/>
    <w:rsid w:val="00DD567F"/>
    <w:rsid w:val="00DF7FB4"/>
    <w:rsid w:val="00E00859"/>
    <w:rsid w:val="00E33CB7"/>
    <w:rsid w:val="00E44589"/>
    <w:rsid w:val="00E645EC"/>
    <w:rsid w:val="00F14D28"/>
    <w:rsid w:val="00FB61FB"/>
    <w:rsid w:val="00FD49FB"/>
    <w:rsid w:val="00FD6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7DC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21">
    <w:name w:val="Font Style21"/>
    <w:basedOn w:val="DefaultParagraphFont"/>
    <w:uiPriority w:val="99"/>
    <w:rsid w:val="0015700F"/>
    <w:rPr>
      <w:rFonts w:ascii="Times New Roman" w:hAnsi="Times New Roman" w:cs="Times New Roman"/>
      <w:sz w:val="28"/>
      <w:szCs w:val="28"/>
    </w:rPr>
  </w:style>
  <w:style w:type="character" w:customStyle="1" w:styleId="FontStyle26">
    <w:name w:val="Font Style26"/>
    <w:basedOn w:val="DefaultParagraphFont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2">
    <w:name w:val="Style2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370" w:lineRule="exact"/>
      <w:ind w:firstLine="557"/>
      <w:jc w:val="both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18">
    <w:name w:val="Style18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365" w:lineRule="exact"/>
      <w:ind w:hanging="634"/>
    </w:pPr>
    <w:rPr>
      <w:rFonts w:ascii="Times New Roman" w:hAnsi="Times New Roman"/>
      <w:sz w:val="24"/>
      <w:szCs w:val="24"/>
    </w:rPr>
  </w:style>
  <w:style w:type="character" w:customStyle="1" w:styleId="FontStyle33">
    <w:name w:val="Font Style33"/>
    <w:basedOn w:val="DefaultParagraphFont"/>
    <w:uiPriority w:val="99"/>
    <w:rsid w:val="0015700F"/>
    <w:rPr>
      <w:rFonts w:ascii="Times New Roman" w:hAnsi="Times New Roman" w:cs="Times New Roman"/>
      <w:sz w:val="26"/>
      <w:szCs w:val="26"/>
    </w:rPr>
  </w:style>
  <w:style w:type="character" w:customStyle="1" w:styleId="FontStyle34">
    <w:name w:val="Font Style34"/>
    <w:basedOn w:val="DefaultParagraphFont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14">
    <w:name w:val="Style14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369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27">
    <w:name w:val="Font Style27"/>
    <w:basedOn w:val="DefaultParagraphFont"/>
    <w:uiPriority w:val="99"/>
    <w:rsid w:val="0015700F"/>
    <w:rPr>
      <w:rFonts w:ascii="Times New Roman" w:hAnsi="Times New Roman" w:cs="Times New Roman"/>
      <w:b/>
      <w:bCs/>
      <w:spacing w:val="10"/>
      <w:sz w:val="28"/>
      <w:szCs w:val="28"/>
    </w:rPr>
  </w:style>
  <w:style w:type="paragraph" w:customStyle="1" w:styleId="Style10">
    <w:name w:val="Style10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371" w:lineRule="exact"/>
      <w:ind w:firstLine="883"/>
      <w:jc w:val="both"/>
    </w:pPr>
    <w:rPr>
      <w:rFonts w:ascii="Times New Roman" w:hAnsi="Times New Roman"/>
      <w:sz w:val="24"/>
      <w:szCs w:val="24"/>
    </w:rPr>
  </w:style>
  <w:style w:type="paragraph" w:customStyle="1" w:styleId="Style11">
    <w:name w:val="Style11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17">
    <w:name w:val="Style17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Normal"/>
    <w:uiPriority w:val="99"/>
    <w:rsid w:val="0015700F"/>
    <w:pPr>
      <w:widowControl w:val="0"/>
      <w:autoSpaceDE w:val="0"/>
      <w:autoSpaceDN w:val="0"/>
      <w:adjustRightInd w:val="0"/>
      <w:spacing w:after="0" w:line="216" w:lineRule="exact"/>
    </w:pPr>
    <w:rPr>
      <w:rFonts w:ascii="Palatino Linotype" w:hAnsi="Palatino Linotype"/>
      <w:sz w:val="24"/>
      <w:szCs w:val="24"/>
    </w:rPr>
  </w:style>
  <w:style w:type="character" w:customStyle="1" w:styleId="FontStyle20">
    <w:name w:val="Font Style20"/>
    <w:basedOn w:val="DefaultParagraphFont"/>
    <w:uiPriority w:val="99"/>
    <w:rsid w:val="0015700F"/>
    <w:rPr>
      <w:rFonts w:ascii="Times New Roman" w:hAnsi="Times New Roman" w:cs="Times New Roman"/>
      <w:spacing w:val="10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rsid w:val="0015700F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5700F"/>
    <w:rPr>
      <w:rFonts w:ascii="Tahoma" w:eastAsia="Times New Roman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521</TotalTime>
  <Pages>34</Pages>
  <Words>6952</Words>
  <Characters>-32766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oper05_101</cp:lastModifiedBy>
  <cp:revision>170</cp:revision>
  <dcterms:created xsi:type="dcterms:W3CDTF">2018-04-28T12:58:00Z</dcterms:created>
  <dcterms:modified xsi:type="dcterms:W3CDTF">2026-05-05T10:15:00Z</dcterms:modified>
</cp:coreProperties>
</file>